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5F2A68B" w14:textId="3EE8E7B2" w:rsidR="005E008D" w:rsidRDefault="00751268">
      <w:r>
        <w:rPr>
          <w:noProof/>
          <w:color w:val="FFFFFF" w:themeColor="background1"/>
          <w:lang w:val="es-CO" w:eastAsia="es-CO"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 wp14:anchorId="5338707C" wp14:editId="37401AC4">
                <wp:simplePos x="0" y="0"/>
                <wp:positionH relativeFrom="column">
                  <wp:posOffset>7156450</wp:posOffset>
                </wp:positionH>
                <wp:positionV relativeFrom="paragraph">
                  <wp:posOffset>4732655</wp:posOffset>
                </wp:positionV>
                <wp:extent cx="2934335" cy="286385"/>
                <wp:effectExtent l="1270" t="0" r="0" b="635"/>
                <wp:wrapNone/>
                <wp:docPr id="10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34335" cy="286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3199D1" w14:textId="178C93EA" w:rsidR="000B0BA7" w:rsidRPr="00487322" w:rsidRDefault="000B0BA7" w:rsidP="00613AEA">
                            <w:pPr>
                              <w:rPr>
                                <w:i/>
                                <w:color w:val="808080" w:themeColor="background1" w:themeShade="80"/>
                                <w:sz w:val="28"/>
                              </w:rPr>
                            </w:pPr>
                            <w:r w:rsidRPr="00487322">
                              <w:rPr>
                                <w:i/>
                                <w:color w:val="808080" w:themeColor="background1" w:themeShade="80"/>
                                <w:sz w:val="28"/>
                              </w:rPr>
                              <w:fldChar w:fldCharType="begin"/>
                            </w:r>
                            <w:r w:rsidRPr="00487322">
                              <w:rPr>
                                <w:i/>
                                <w:color w:val="808080" w:themeColor="background1" w:themeShade="80"/>
                                <w:sz w:val="28"/>
                              </w:rPr>
                              <w:instrText xml:space="preserve"> DATE  \@ "yyyy"  \* MERGEFORMAT </w:instrText>
                            </w:r>
                            <w:r w:rsidRPr="00487322">
                              <w:rPr>
                                <w:i/>
                                <w:color w:val="808080" w:themeColor="background1" w:themeShade="80"/>
                                <w:sz w:val="28"/>
                              </w:rPr>
                              <w:fldChar w:fldCharType="separate"/>
                            </w:r>
                            <w:r w:rsidR="00BC5E32">
                              <w:rPr>
                                <w:i/>
                                <w:noProof/>
                                <w:color w:val="808080" w:themeColor="background1" w:themeShade="80"/>
                                <w:sz w:val="28"/>
                              </w:rPr>
                              <w:t>2021</w:t>
                            </w:r>
                            <w:r w:rsidRPr="00487322">
                              <w:rPr>
                                <w:i/>
                                <w:color w:val="808080" w:themeColor="background1" w:themeShade="80"/>
                                <w:sz w:val="28"/>
                              </w:rPr>
                              <w:fldChar w:fldCharType="end"/>
                            </w:r>
                            <w:r w:rsidRPr="00487322">
                              <w:rPr>
                                <w:i/>
                                <w:color w:val="808080" w:themeColor="background1" w:themeShade="80"/>
                              </w:rPr>
                              <w:t xml:space="preserve">  </w:t>
                            </w:r>
                          </w:p>
                          <w:p w14:paraId="5DE6C170" w14:textId="77777777" w:rsidR="000B0BA7" w:rsidRPr="00613AEA" w:rsidRDefault="000B0BA7" w:rsidP="00613AEA">
                            <w:pPr>
                              <w:rPr>
                                <w:b/>
                                <w:i/>
                                <w:color w:val="D9D9D9" w:themeColor="background1" w:themeShade="D9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38707C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563.5pt;margin-top:372.65pt;width:231.05pt;height:22.55pt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" filled="f" stroked="f">
                <v:textbox>
                  <w:txbxContent>
                    <w:p w14:paraId="643199D1" w14:textId="178C93EA" w:rsidR="000B0BA7" w:rsidRPr="00487322" w:rsidRDefault="000B0BA7" w:rsidP="00613AEA">
                      <w:pPr>
                        <w:rPr>
                          <w:i/>
                          <w:color w:val="808080" w:themeColor="background1" w:themeShade="80"/>
                          <w:sz w:val="28"/>
                        </w:rPr>
                      </w:pPr>
                      <w:r w:rsidRPr="00487322">
                        <w:rPr>
                          <w:i/>
                          <w:color w:val="808080" w:themeColor="background1" w:themeShade="80"/>
                          <w:sz w:val="28"/>
                        </w:rPr>
                        <w:fldChar w:fldCharType="begin"/>
                      </w:r>
                      <w:r w:rsidRPr="00487322">
                        <w:rPr>
                          <w:i/>
                          <w:color w:val="808080" w:themeColor="background1" w:themeShade="80"/>
                          <w:sz w:val="28"/>
                        </w:rPr>
                        <w:instrText xml:space="preserve"> DATE  \@ "yyyy"  \* MERGEFORMAT </w:instrText>
                      </w:r>
                      <w:r w:rsidRPr="00487322">
                        <w:rPr>
                          <w:i/>
                          <w:color w:val="808080" w:themeColor="background1" w:themeShade="80"/>
                          <w:sz w:val="28"/>
                        </w:rPr>
                        <w:fldChar w:fldCharType="separate"/>
                      </w:r>
                      <w:r w:rsidR="00BC5E32">
                        <w:rPr>
                          <w:i/>
                          <w:noProof/>
                          <w:color w:val="808080" w:themeColor="background1" w:themeShade="80"/>
                          <w:sz w:val="28"/>
                        </w:rPr>
                        <w:t>2021</w:t>
                      </w:r>
                      <w:r w:rsidRPr="00487322">
                        <w:rPr>
                          <w:i/>
                          <w:color w:val="808080" w:themeColor="background1" w:themeShade="80"/>
                          <w:sz w:val="28"/>
                        </w:rPr>
                        <w:fldChar w:fldCharType="end"/>
                      </w:r>
                      <w:r w:rsidRPr="00487322">
                        <w:rPr>
                          <w:i/>
                          <w:color w:val="808080" w:themeColor="background1" w:themeShade="80"/>
                        </w:rPr>
                        <w:t xml:space="preserve">  </w:t>
                      </w:r>
                    </w:p>
                    <w:p w14:paraId="5DE6C170" w14:textId="77777777" w:rsidR="000B0BA7" w:rsidRPr="00613AEA" w:rsidRDefault="000B0BA7" w:rsidP="00613AEA">
                      <w:pPr>
                        <w:rPr>
                          <w:b/>
                          <w:i/>
                          <w:color w:val="D9D9D9" w:themeColor="background1" w:themeShade="D9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C5E32">
        <w:t>|</w:t>
      </w:r>
      <w:bookmarkStart w:id="0" w:name="_GoBack"/>
      <w:bookmarkEnd w:id="0"/>
    </w:p>
    <w:p w14:paraId="28EC057A" w14:textId="77777777" w:rsidR="006B6475" w:rsidRDefault="00724DBA"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314FA340" wp14:editId="5736A41E">
                <wp:simplePos x="0" y="0"/>
                <wp:positionH relativeFrom="column">
                  <wp:posOffset>-464820</wp:posOffset>
                </wp:positionH>
                <wp:positionV relativeFrom="paragraph">
                  <wp:posOffset>5715</wp:posOffset>
                </wp:positionV>
                <wp:extent cx="7554595" cy="1752600"/>
                <wp:effectExtent l="0" t="0" r="0" b="0"/>
                <wp:wrapNone/>
                <wp:docPr id="8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54595" cy="175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tx1">
                                  <a:lumMod val="65000"/>
                                  <a:lumOff val="35000"/>
                                </a:schemeClr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0853C7" w14:textId="77777777" w:rsidR="000B0BA7" w:rsidRPr="00E833D8" w:rsidRDefault="004C1EF6" w:rsidP="00724DBA">
                            <w:pPr>
                              <w:pStyle w:val="Puesto"/>
                              <w:spacing w:after="0"/>
                              <w:jc w:val="center"/>
                              <w:rPr>
                                <w:rFonts w:cstheme="majorHAnsi"/>
                                <w:color w:val="0B5294" w:themeColor="accent1" w:themeShade="BF"/>
                                <w:sz w:val="112"/>
                                <w:szCs w:val="112"/>
                                <w:lang w:val="pt-BR"/>
                              </w:rPr>
                            </w:pPr>
                            <w:sdt>
                              <w:sdtPr>
                                <w:rPr>
                                  <w:i/>
                                  <w:color w:val="0B5294" w:themeColor="accent1" w:themeShade="BF"/>
                                  <w:sz w:val="112"/>
                                  <w:szCs w:val="112"/>
                                  <w:lang w:val="pt-BR"/>
                                </w:rPr>
                                <w:alias w:val="Título"/>
                                <w:id w:val="1303200552"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0B0BA7" w:rsidRPr="00E833D8">
                                  <w:rPr>
                                    <w:i/>
                                    <w:color w:val="0B5294" w:themeColor="accent1" w:themeShade="BF"/>
                                    <w:sz w:val="112"/>
                                    <w:szCs w:val="112"/>
                                    <w:lang w:val="pt-BR"/>
                                  </w:rPr>
                                  <w:t>MANUAL DE USUARIO APP EVENTOS</w:t>
                                </w:r>
                              </w:sdtContent>
                            </w:sdt>
                          </w:p>
                          <w:p w14:paraId="2182F168" w14:textId="77777777" w:rsidR="000B0BA7" w:rsidRPr="002208D9" w:rsidRDefault="000B0BA7" w:rsidP="006B6475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009DD9" w:themeColor="accent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4FA340" id="Rectangle 32" o:spid="_x0000_s1027" style="position:absolute;margin-left:-36.6pt;margin-top:.45pt;width:594.85pt;height:138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" filled="f" fillcolor="#5a5a5a [2109]" stroked="f" strokeweight="2pt">
                <v:textbox>
                  <w:txbxContent>
                    <w:p w14:paraId="730853C7" w14:textId="77777777" w:rsidR="000B0BA7" w:rsidRPr="00E833D8" w:rsidRDefault="00E22897" w:rsidP="00724DBA">
                      <w:pPr>
                        <w:pStyle w:val="Puesto"/>
                        <w:spacing w:after="0"/>
                        <w:jc w:val="center"/>
                        <w:rPr>
                          <w:rFonts w:cstheme="majorHAnsi"/>
                          <w:color w:val="0B5294" w:themeColor="accent1" w:themeShade="BF"/>
                          <w:sz w:val="112"/>
                          <w:szCs w:val="112"/>
                          <w:lang w:val="pt-BR"/>
                        </w:rPr>
                      </w:pPr>
                      <w:sdt>
                        <w:sdtPr>
                          <w:rPr>
                            <w:i/>
                            <w:color w:val="0B5294" w:themeColor="accent1" w:themeShade="BF"/>
                            <w:sz w:val="112"/>
                            <w:szCs w:val="112"/>
                            <w:lang w:val="pt-BR"/>
                          </w:rPr>
                          <w:alias w:val="Título"/>
                          <w:id w:val="1303200552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0B0BA7" w:rsidRPr="00E833D8">
                            <w:rPr>
                              <w:i/>
                              <w:color w:val="0B5294" w:themeColor="accent1" w:themeShade="BF"/>
                              <w:sz w:val="112"/>
                              <w:szCs w:val="112"/>
                              <w:lang w:val="pt-BR"/>
                            </w:rPr>
                            <w:t>MANUAL DE USUARIO APP EVENTOS</w:t>
                          </w:r>
                        </w:sdtContent>
                      </w:sdt>
                    </w:p>
                    <w:p w14:paraId="2182F168" w14:textId="77777777" w:rsidR="000B0BA7" w:rsidRPr="002208D9" w:rsidRDefault="000B0BA7" w:rsidP="006B6475">
                      <w:pPr>
                        <w:jc w:val="center"/>
                        <w:rPr>
                          <w:rFonts w:asciiTheme="majorHAnsi" w:hAnsiTheme="majorHAnsi" w:cstheme="majorHAnsi"/>
                          <w:color w:val="009DD9" w:themeColor="accent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53954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 wp14:anchorId="6642F2E1" wp14:editId="14D2CD58">
                <wp:simplePos x="0" y="0"/>
                <wp:positionH relativeFrom="column">
                  <wp:posOffset>-699661</wp:posOffset>
                </wp:positionH>
                <wp:positionV relativeFrom="paragraph">
                  <wp:posOffset>-2168</wp:posOffset>
                </wp:positionV>
                <wp:extent cx="9061013" cy="1823085"/>
                <wp:effectExtent l="0" t="0" r="6985" b="5715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61013" cy="1823085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cx="http://schemas.microsoft.com/office/drawing/2014/chartex">
            <w:pict>
              <v:rect w14:anchorId="63915DD3" id="Rectangle 41" o:spid="_x0000_s1026" style="position:absolute;margin-left:-55.1pt;margin-top:-.15pt;width:713.45pt;height:143.55pt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" fillcolor="#b1dcf2 [2894]" stroked="f" strokeweight="2pt"/>
            </w:pict>
          </mc:Fallback>
        </mc:AlternateContent>
      </w:r>
    </w:p>
    <w:p w14:paraId="019AF124" w14:textId="77777777" w:rsidR="006B6475" w:rsidRPr="006B6475" w:rsidRDefault="006B6475" w:rsidP="006B6475"/>
    <w:p w14:paraId="3021A10F" w14:textId="77777777" w:rsidR="006B6475" w:rsidRDefault="006B6475" w:rsidP="006B6475"/>
    <w:p w14:paraId="152C9205" w14:textId="77777777" w:rsidR="006B6475" w:rsidRDefault="006B6475" w:rsidP="006B6475"/>
    <w:p w14:paraId="69EA996D" w14:textId="77777777" w:rsidR="006B6475" w:rsidRDefault="006B6475" w:rsidP="006B6475"/>
    <w:p w14:paraId="680CD75B" w14:textId="77777777" w:rsidR="006B6475" w:rsidRDefault="006B6475" w:rsidP="006B6475"/>
    <w:p w14:paraId="4FAE9DAB" w14:textId="77777777" w:rsidR="00724DBA" w:rsidRPr="00F63C37" w:rsidRDefault="00724DBA" w:rsidP="00F63C37"/>
    <w:tbl>
      <w:tblPr>
        <w:tblW w:w="964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411"/>
        <w:gridCol w:w="5528"/>
        <w:gridCol w:w="1701"/>
      </w:tblGrid>
      <w:tr w:rsidR="00F63C37" w:rsidRPr="00D90163" w14:paraId="0D9F2A15" w14:textId="77777777" w:rsidTr="00F63C37">
        <w:trPr>
          <w:trHeight w:val="390"/>
        </w:trPr>
        <w:tc>
          <w:tcPr>
            <w:tcW w:w="2411" w:type="dxa"/>
            <w:vMerge w:val="restart"/>
          </w:tcPr>
          <w:p w14:paraId="78E37A44" w14:textId="77777777" w:rsidR="00F63C37" w:rsidRPr="00D90163" w:rsidRDefault="001B5C80" w:rsidP="00D5081D">
            <w:pPr>
              <w:pStyle w:val="Encabezado"/>
              <w:jc w:val="center"/>
            </w:pPr>
            <w:r>
              <w:rPr>
                <w:noProof/>
                <w:lang w:val="es-CO" w:eastAsia="es-CO"/>
              </w:rPr>
              <w:drawing>
                <wp:anchor distT="0" distB="0" distL="114300" distR="114300" simplePos="0" relativeHeight="251788288" behindDoc="1" locked="0" layoutInCell="1" allowOverlap="1" wp14:anchorId="2DB8E14E" wp14:editId="28A833EC">
                  <wp:simplePos x="0" y="0"/>
                  <wp:positionH relativeFrom="column">
                    <wp:posOffset>85725</wp:posOffset>
                  </wp:positionH>
                  <wp:positionV relativeFrom="paragraph">
                    <wp:posOffset>142240</wp:posOffset>
                  </wp:positionV>
                  <wp:extent cx="1209675" cy="604838"/>
                  <wp:effectExtent l="0" t="0" r="0" b="5080"/>
                  <wp:wrapNone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04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528" w:type="dxa"/>
            <w:vMerge w:val="restart"/>
            <w:vAlign w:val="center"/>
          </w:tcPr>
          <w:p w14:paraId="49D6780A" w14:textId="77777777" w:rsidR="001B5C80" w:rsidRDefault="001B5C80" w:rsidP="001B5C80">
            <w:pPr>
              <w:pStyle w:val="Encabezado"/>
              <w:jc w:val="center"/>
              <w:rPr>
                <w:rFonts w:ascii="Arial" w:hAnsi="Arial" w:cs="Arial"/>
                <w:b/>
                <w:color w:val="404040"/>
                <w:sz w:val="20"/>
              </w:rPr>
            </w:pPr>
            <w:r w:rsidRPr="00716193">
              <w:rPr>
                <w:noProof/>
                <w:lang w:val="es-CO" w:eastAsia="es-CO"/>
              </w:rPr>
              <w:drawing>
                <wp:anchor distT="0" distB="0" distL="114300" distR="114300" simplePos="0" relativeHeight="251787264" behindDoc="1" locked="0" layoutInCell="1" allowOverlap="1" wp14:anchorId="57DC9C41" wp14:editId="45635A4E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-33655</wp:posOffset>
                  </wp:positionV>
                  <wp:extent cx="800100" cy="650875"/>
                  <wp:effectExtent l="0" t="0" r="0" b="0"/>
                  <wp:wrapNone/>
                  <wp:docPr id="1" name="Imagen 1" descr="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5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color w:val="404040"/>
                <w:sz w:val="20"/>
              </w:rPr>
              <w:t xml:space="preserve">   </w:t>
            </w:r>
          </w:p>
          <w:p w14:paraId="43C802DB" w14:textId="77777777" w:rsidR="001B5C80" w:rsidRDefault="001B5C80" w:rsidP="001B5C80">
            <w:pPr>
              <w:pStyle w:val="Encabezado"/>
              <w:jc w:val="center"/>
              <w:rPr>
                <w:rFonts w:ascii="Arial" w:hAnsi="Arial" w:cs="Arial"/>
                <w:b/>
                <w:color w:val="404040"/>
                <w:sz w:val="20"/>
              </w:rPr>
            </w:pPr>
          </w:p>
          <w:p w14:paraId="6B22629F" w14:textId="77777777" w:rsidR="001B5C80" w:rsidRPr="000659C4" w:rsidRDefault="001B5C80" w:rsidP="000659C4">
            <w:pPr>
              <w:pStyle w:val="Encabezado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404040"/>
                <w:sz w:val="20"/>
              </w:rPr>
              <w:t xml:space="preserve">  </w:t>
            </w:r>
            <w:r w:rsidR="00A6343A">
              <w:rPr>
                <w:rFonts w:ascii="Arial" w:hAnsi="Arial" w:cs="Arial"/>
                <w:b/>
                <w:color w:val="404040"/>
                <w:sz w:val="20"/>
              </w:rPr>
              <w:t xml:space="preserve">      </w:t>
            </w:r>
            <w:r w:rsidR="000659C4" w:rsidRPr="000659C4">
              <w:rPr>
                <w:rFonts w:ascii="Arial" w:hAnsi="Arial" w:cs="Arial"/>
                <w:b/>
                <w:color w:val="7F7F7F" w:themeColor="text1" w:themeTint="80"/>
                <w:sz w:val="24"/>
                <w:szCs w:val="24"/>
              </w:rPr>
              <w:t>PLATAFORMA MÓVIL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vAlign w:val="center"/>
          </w:tcPr>
          <w:p w14:paraId="212E7084" w14:textId="77777777" w:rsidR="00F63C37" w:rsidRPr="00D90163" w:rsidRDefault="00F63C37" w:rsidP="00D5081D">
            <w:pPr>
              <w:pStyle w:val="Encabezado"/>
              <w:jc w:val="center"/>
            </w:pPr>
            <w:r>
              <w:rPr>
                <w:rFonts w:ascii="Arial" w:hAnsi="Arial" w:cs="Arial"/>
                <w:color w:val="404040"/>
                <w:sz w:val="20"/>
              </w:rPr>
              <w:t>Código: A–M01</w:t>
            </w:r>
          </w:p>
        </w:tc>
      </w:tr>
      <w:tr w:rsidR="00F63C37" w:rsidRPr="00D90163" w14:paraId="4730E0DC" w14:textId="77777777" w:rsidTr="00F63C37">
        <w:trPr>
          <w:trHeight w:val="495"/>
        </w:trPr>
        <w:tc>
          <w:tcPr>
            <w:tcW w:w="2411" w:type="dxa"/>
            <w:vMerge/>
          </w:tcPr>
          <w:p w14:paraId="2E1E2EF6" w14:textId="77777777" w:rsidR="00F63C37" w:rsidRPr="00716193" w:rsidRDefault="00F63C37" w:rsidP="00D5081D">
            <w:pPr>
              <w:pStyle w:val="Encabezado"/>
            </w:pPr>
          </w:p>
        </w:tc>
        <w:tc>
          <w:tcPr>
            <w:tcW w:w="5528" w:type="dxa"/>
            <w:vMerge/>
            <w:vAlign w:val="center"/>
          </w:tcPr>
          <w:p w14:paraId="56FC6A35" w14:textId="77777777" w:rsidR="00F63C37" w:rsidRDefault="00F63C37" w:rsidP="00D5081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404040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83611A" w14:textId="07C4F784" w:rsidR="00F63C37" w:rsidRPr="00D90163" w:rsidRDefault="00DB6FDD" w:rsidP="00DB6FDD">
            <w:pPr>
              <w:pStyle w:val="Encabezado"/>
              <w:jc w:val="center"/>
              <w:rPr>
                <w:rFonts w:ascii="Arial" w:hAnsi="Arial" w:cs="Arial"/>
                <w:color w:val="404040"/>
                <w:sz w:val="20"/>
              </w:rPr>
            </w:pPr>
            <w:r>
              <w:rPr>
                <w:rFonts w:ascii="Arial" w:hAnsi="Arial" w:cs="Arial"/>
                <w:color w:val="404040"/>
                <w:sz w:val="20"/>
              </w:rPr>
              <w:t>Oct.</w:t>
            </w:r>
            <w:r w:rsidR="00A76D8E">
              <w:rPr>
                <w:rFonts w:ascii="Arial" w:hAnsi="Arial" w:cs="Arial"/>
                <w:color w:val="404040"/>
                <w:sz w:val="20"/>
              </w:rPr>
              <w:t xml:space="preserve"> </w:t>
            </w:r>
            <w:r>
              <w:rPr>
                <w:rFonts w:ascii="Arial" w:hAnsi="Arial" w:cs="Arial"/>
                <w:color w:val="404040"/>
                <w:sz w:val="20"/>
              </w:rPr>
              <w:t>9</w:t>
            </w:r>
            <w:r w:rsidR="00F63C37">
              <w:rPr>
                <w:rFonts w:ascii="Arial" w:hAnsi="Arial" w:cs="Arial"/>
                <w:color w:val="404040"/>
                <w:sz w:val="20"/>
              </w:rPr>
              <w:t xml:space="preserve"> – 2020</w:t>
            </w:r>
          </w:p>
        </w:tc>
      </w:tr>
      <w:tr w:rsidR="00F63C37" w:rsidRPr="00D90163" w14:paraId="007FBC3F" w14:textId="77777777" w:rsidTr="00F63C37">
        <w:trPr>
          <w:trHeight w:val="510"/>
        </w:trPr>
        <w:tc>
          <w:tcPr>
            <w:tcW w:w="2411" w:type="dxa"/>
            <w:vMerge/>
          </w:tcPr>
          <w:p w14:paraId="392F3D86" w14:textId="77777777" w:rsidR="00F63C37" w:rsidRPr="00716193" w:rsidRDefault="00F63C37" w:rsidP="00D5081D">
            <w:pPr>
              <w:pStyle w:val="Encabezado"/>
            </w:pPr>
          </w:p>
        </w:tc>
        <w:tc>
          <w:tcPr>
            <w:tcW w:w="5528" w:type="dxa"/>
            <w:vMerge/>
            <w:vAlign w:val="center"/>
          </w:tcPr>
          <w:p w14:paraId="64582335" w14:textId="77777777" w:rsidR="00F63C37" w:rsidRDefault="00F63C37" w:rsidP="00D5081D">
            <w:pPr>
              <w:spacing w:after="0" w:line="240" w:lineRule="auto"/>
              <w:jc w:val="center"/>
              <w:rPr>
                <w:rFonts w:ascii="Arial" w:hAnsi="Arial" w:cs="Arial"/>
                <w:b/>
                <w:color w:val="404040"/>
                <w:sz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244B86D1" w14:textId="148BF2E1" w:rsidR="00F63C37" w:rsidRPr="00D90163" w:rsidRDefault="00DB6FDD" w:rsidP="00D5081D">
            <w:pPr>
              <w:pStyle w:val="Encabezado"/>
              <w:jc w:val="center"/>
              <w:rPr>
                <w:rFonts w:ascii="Arial" w:hAnsi="Arial" w:cs="Arial"/>
                <w:color w:val="404040"/>
                <w:sz w:val="20"/>
              </w:rPr>
            </w:pPr>
            <w:r>
              <w:rPr>
                <w:rFonts w:ascii="Arial" w:hAnsi="Arial" w:cs="Arial"/>
                <w:color w:val="404040"/>
                <w:sz w:val="20"/>
              </w:rPr>
              <w:t>Versión: 3</w:t>
            </w:r>
          </w:p>
        </w:tc>
      </w:tr>
    </w:tbl>
    <w:p w14:paraId="3F6578D4" w14:textId="77777777" w:rsidR="006B6475" w:rsidRPr="00724DBA" w:rsidRDefault="006B6475" w:rsidP="002E72CF">
      <w:pPr>
        <w:jc w:val="right"/>
        <w:rPr>
          <w:sz w:val="40"/>
          <w:szCs w:val="40"/>
        </w:rPr>
      </w:pPr>
    </w:p>
    <w:p w14:paraId="32D942D8" w14:textId="77777777" w:rsidR="00724DBA" w:rsidRDefault="00724DBA" w:rsidP="006B6475"/>
    <w:p w14:paraId="53E63800" w14:textId="77777777" w:rsidR="002B7BF2" w:rsidRDefault="002B7BF2" w:rsidP="006B6475"/>
    <w:p w14:paraId="41FF488B" w14:textId="77777777" w:rsidR="002B7BF2" w:rsidRDefault="002B7BF2" w:rsidP="006B6475"/>
    <w:p w14:paraId="798ECF97" w14:textId="77777777" w:rsidR="004033E6" w:rsidRDefault="004033E6" w:rsidP="006B6475"/>
    <w:p w14:paraId="76BEBE8D" w14:textId="77777777" w:rsidR="004033E6" w:rsidRDefault="004033E6" w:rsidP="006B6475"/>
    <w:p w14:paraId="0EA11A3E" w14:textId="77777777" w:rsidR="004749C3" w:rsidRDefault="004749C3" w:rsidP="004749C3">
      <w:pPr>
        <w:pStyle w:val="Ttulo2"/>
      </w:pPr>
    </w:p>
    <w:p w14:paraId="5578691B" w14:textId="77777777" w:rsidR="004749C3" w:rsidRDefault="004749C3" w:rsidP="004749C3">
      <w:pPr>
        <w:rPr>
          <w:lang w:eastAsia="es-AR"/>
        </w:rPr>
      </w:pPr>
    </w:p>
    <w:p w14:paraId="07650D93" w14:textId="77777777" w:rsidR="004749C3" w:rsidRDefault="004749C3" w:rsidP="004749C3">
      <w:pPr>
        <w:rPr>
          <w:lang w:eastAsia="es-AR"/>
        </w:rPr>
      </w:pPr>
    </w:p>
    <w:p w14:paraId="4AC66EEF" w14:textId="77777777" w:rsidR="004033E6" w:rsidRDefault="004033E6" w:rsidP="004033E6"/>
    <w:p w14:paraId="399A98F2" w14:textId="77777777" w:rsidR="004033E6" w:rsidRDefault="004033E6" w:rsidP="004033E6"/>
    <w:p w14:paraId="7AEA58BF" w14:textId="77777777" w:rsidR="004033E6" w:rsidRDefault="004033E6" w:rsidP="004033E6"/>
    <w:p w14:paraId="0B5B999E" w14:textId="77777777" w:rsidR="00F97367" w:rsidRDefault="00F97367" w:rsidP="004033E6">
      <w:pPr>
        <w:jc w:val="center"/>
        <w:rPr>
          <w:color w:val="808080" w:themeColor="background1" w:themeShade="80"/>
          <w:sz w:val="24"/>
          <w:szCs w:val="24"/>
        </w:rPr>
      </w:pPr>
    </w:p>
    <w:p w14:paraId="5420EA2F" w14:textId="77777777" w:rsidR="00F97367" w:rsidRDefault="00F97367" w:rsidP="004033E6">
      <w:pPr>
        <w:jc w:val="center"/>
        <w:rPr>
          <w:color w:val="808080" w:themeColor="background1" w:themeShade="80"/>
          <w:sz w:val="24"/>
          <w:szCs w:val="24"/>
        </w:rPr>
      </w:pPr>
    </w:p>
    <w:p w14:paraId="0DC4F83A" w14:textId="77777777" w:rsidR="00F97367" w:rsidRDefault="00F97367" w:rsidP="004033E6">
      <w:pPr>
        <w:jc w:val="center"/>
        <w:rPr>
          <w:color w:val="808080" w:themeColor="background1" w:themeShade="80"/>
          <w:sz w:val="24"/>
          <w:szCs w:val="24"/>
        </w:rPr>
      </w:pPr>
    </w:p>
    <w:p w14:paraId="587372CE" w14:textId="77777777" w:rsidR="00F97367" w:rsidRDefault="00F63C37" w:rsidP="00F63C37">
      <w:pPr>
        <w:ind w:left="4956"/>
        <w:jc w:val="center"/>
        <w:rPr>
          <w:color w:val="808080" w:themeColor="background1" w:themeShade="80"/>
          <w:sz w:val="24"/>
          <w:szCs w:val="24"/>
        </w:rPr>
      </w:pPr>
      <w:r w:rsidRPr="004033E6">
        <w:rPr>
          <w:noProof/>
          <w:color w:val="82B0E4" w:themeColor="text2" w:themeTint="66"/>
          <w:sz w:val="24"/>
          <w:szCs w:val="24"/>
          <w:lang w:val="es-CO" w:eastAsia="es-CO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F8C435F" wp14:editId="13014F9B">
                <wp:simplePos x="0" y="0"/>
                <wp:positionH relativeFrom="margin">
                  <wp:posOffset>3268980</wp:posOffset>
                </wp:positionH>
                <wp:positionV relativeFrom="paragraph">
                  <wp:posOffset>194309</wp:posOffset>
                </wp:positionV>
                <wp:extent cx="2819400" cy="0"/>
                <wp:effectExtent l="0" t="0" r="19050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19400" cy="0"/>
                        </a:xfrm>
                        <a:prstGeom prst="line">
                          <a:avLst/>
                        </a:prstGeom>
                        <a:ln w="15875" cap="rnd"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cx="http://schemas.microsoft.com/office/drawing/2014/chartex">
            <w:pict>
              <v:line w14:anchorId="39B7877A" id="Conector recto 4" o:spid="_x0000_s1026" style="position:absolute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7.4pt,15.3pt" to="479.4pt,1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" strokecolor="#7f7f7f [1612]" strokeweight="1.25pt">
                <v:stroke endcap="round"/>
                <w10:wrap anchorx="margin"/>
              </v:line>
            </w:pict>
          </mc:Fallback>
        </mc:AlternateContent>
      </w:r>
      <w:r>
        <w:rPr>
          <w:color w:val="808080" w:themeColor="background1" w:themeShade="80"/>
          <w:sz w:val="24"/>
          <w:szCs w:val="24"/>
        </w:rPr>
        <w:t>Derechos Reservados por Alpes Solutions S.A.S</w:t>
      </w:r>
    </w:p>
    <w:p w14:paraId="60082958" w14:textId="77777777" w:rsidR="001B5C80" w:rsidRDefault="001B5C80" w:rsidP="001B5C80">
      <w:pPr>
        <w:pStyle w:val="Default"/>
        <w:spacing w:line="276" w:lineRule="auto"/>
        <w:jc w:val="both"/>
        <w:rPr>
          <w:rFonts w:ascii="Arial" w:hAnsi="Arial" w:cs="Arial"/>
        </w:rPr>
      </w:pPr>
    </w:p>
    <w:p w14:paraId="3426ED03" w14:textId="77777777" w:rsidR="001B5C80" w:rsidRPr="00A74CCC" w:rsidRDefault="001B5C80" w:rsidP="001B5C80">
      <w:pPr>
        <w:pStyle w:val="TtulodeTDC"/>
        <w:jc w:val="center"/>
        <w:rPr>
          <w:rFonts w:ascii="Arial" w:hAnsi="Arial" w:cs="Arial"/>
          <w:color w:val="auto"/>
          <w:sz w:val="24"/>
          <w:szCs w:val="24"/>
        </w:rPr>
      </w:pPr>
      <w:r w:rsidRPr="00A74CCC">
        <w:rPr>
          <w:rFonts w:ascii="Arial" w:hAnsi="Arial" w:cs="Arial"/>
          <w:color w:val="auto"/>
          <w:sz w:val="24"/>
          <w:szCs w:val="24"/>
        </w:rPr>
        <w:lastRenderedPageBreak/>
        <w:t>TABLA DE CONTENIDO</w:t>
      </w:r>
    </w:p>
    <w:p w14:paraId="545F4FF9" w14:textId="67FAF586" w:rsidR="001B5C80" w:rsidRDefault="001B5C80" w:rsidP="001B5C80">
      <w:pPr>
        <w:pStyle w:val="TDC1"/>
        <w:tabs>
          <w:tab w:val="right" w:leader="dot" w:pos="8828"/>
        </w:tabs>
        <w:rPr>
          <w:rFonts w:eastAsia="Times New Roman"/>
          <w:noProof/>
          <w:lang w:eastAsia="es-CO"/>
        </w:rPr>
      </w:pPr>
      <w:r>
        <w:rPr>
          <w:lang w:val="es-ES"/>
        </w:rPr>
        <w:fldChar w:fldCharType="begin"/>
      </w:r>
      <w:r>
        <w:rPr>
          <w:lang w:val="es-ES"/>
        </w:rPr>
        <w:instrText xml:space="preserve"> TOC \o "1-3" \h \z \u </w:instrText>
      </w:r>
      <w:r>
        <w:rPr>
          <w:lang w:val="es-ES"/>
        </w:rPr>
        <w:fldChar w:fldCharType="separate"/>
      </w:r>
      <w:hyperlink w:anchor="_Toc388436715" w:history="1">
        <w:r w:rsidRPr="005B64A3">
          <w:rPr>
            <w:rStyle w:val="Hipervnculo"/>
            <w:noProof/>
          </w:rPr>
          <w:t>CAPÍTULO 1.</w:t>
        </w:r>
        <w:r w:rsidR="004E475F">
          <w:rPr>
            <w:rStyle w:val="Hipervnculo"/>
            <w:noProof/>
          </w:rPr>
          <w:t xml:space="preserve"> C</w:t>
        </w:r>
        <w:r w:rsidR="005267D5">
          <w:rPr>
            <w:rStyle w:val="Hipervnculo"/>
            <w:noProof/>
          </w:rPr>
          <w:t>REACIÓN DE EVENTO</w:t>
        </w:r>
        <w:r>
          <w:rPr>
            <w:noProof/>
            <w:webHidden/>
          </w:rPr>
          <w:tab/>
        </w:r>
        <w:r w:rsidR="00614388">
          <w:rPr>
            <w:noProof/>
            <w:webHidden/>
          </w:rPr>
          <w:t>3</w:t>
        </w:r>
      </w:hyperlink>
    </w:p>
    <w:p w14:paraId="678BF306" w14:textId="12CBEB29" w:rsidR="001B5C80" w:rsidRDefault="004C1EF6" w:rsidP="001B5C80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1B5C80" w:rsidRPr="005B64A3">
          <w:rPr>
            <w:rStyle w:val="Hipervnculo"/>
            <w:noProof/>
          </w:rPr>
          <w:t xml:space="preserve">Módulo 1. </w:t>
        </w:r>
        <w:r w:rsidR="004E475F">
          <w:rPr>
            <w:rStyle w:val="Hipervnculo"/>
            <w:noProof/>
          </w:rPr>
          <w:t xml:space="preserve">Acceso </w:t>
        </w:r>
        <w:r w:rsidR="00817688">
          <w:rPr>
            <w:rStyle w:val="Hipervnculo"/>
            <w:noProof/>
          </w:rPr>
          <w:t xml:space="preserve">a </w:t>
        </w:r>
        <w:r w:rsidR="004E475F">
          <w:rPr>
            <w:rStyle w:val="Hipervnculo"/>
            <w:noProof/>
          </w:rPr>
          <w:t>aplicación móvil</w:t>
        </w:r>
        <w:r w:rsidR="001B5C80">
          <w:rPr>
            <w:noProof/>
            <w:webHidden/>
          </w:rPr>
          <w:tab/>
        </w:r>
        <w:r w:rsidR="00614388">
          <w:rPr>
            <w:noProof/>
            <w:webHidden/>
          </w:rPr>
          <w:t>3</w:t>
        </w:r>
      </w:hyperlink>
    </w:p>
    <w:p w14:paraId="7EF718C6" w14:textId="77777777" w:rsidR="004E475F" w:rsidRDefault="004C1EF6" w:rsidP="004E475F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4E475F">
          <w:rPr>
            <w:rStyle w:val="Hipervnculo"/>
            <w:noProof/>
          </w:rPr>
          <w:t>Módulo 2</w:t>
        </w:r>
        <w:r w:rsidR="004E475F" w:rsidRPr="005B64A3">
          <w:rPr>
            <w:rStyle w:val="Hipervnculo"/>
            <w:noProof/>
          </w:rPr>
          <w:t xml:space="preserve">. </w:t>
        </w:r>
        <w:r w:rsidR="004E475F">
          <w:rPr>
            <w:rStyle w:val="Hipervnculo"/>
            <w:noProof/>
          </w:rPr>
          <w:t xml:space="preserve">Consulta de </w:t>
        </w:r>
        <w:r w:rsidR="005267D5">
          <w:rPr>
            <w:rStyle w:val="Hipervnculo"/>
            <w:noProof/>
          </w:rPr>
          <w:t>a</w:t>
        </w:r>
        <w:r w:rsidR="004E475F">
          <w:rPr>
            <w:rStyle w:val="Hipervnculo"/>
            <w:noProof/>
          </w:rPr>
          <w:t xml:space="preserve">filiación de </w:t>
        </w:r>
        <w:r w:rsidR="005267D5">
          <w:rPr>
            <w:rStyle w:val="Hipervnculo"/>
            <w:noProof/>
          </w:rPr>
          <w:t>c</w:t>
        </w:r>
        <w:r w:rsidR="004E475F">
          <w:rPr>
            <w:rStyle w:val="Hipervnculo"/>
            <w:noProof/>
          </w:rPr>
          <w:t>liente</w:t>
        </w:r>
        <w:r w:rsidR="004E475F">
          <w:rPr>
            <w:noProof/>
            <w:webHidden/>
          </w:rPr>
          <w:tab/>
        </w:r>
        <w:r w:rsidR="005736EF">
          <w:rPr>
            <w:noProof/>
            <w:webHidden/>
          </w:rPr>
          <w:t>4</w:t>
        </w:r>
      </w:hyperlink>
    </w:p>
    <w:p w14:paraId="687E5DD6" w14:textId="1008201C" w:rsidR="005267D5" w:rsidRDefault="004C1EF6" w:rsidP="005267D5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5267D5">
          <w:rPr>
            <w:rStyle w:val="Hipervnculo"/>
            <w:noProof/>
          </w:rPr>
          <w:t>Módulo 3</w:t>
        </w:r>
        <w:r w:rsidR="005267D5" w:rsidRPr="005B64A3">
          <w:rPr>
            <w:rStyle w:val="Hipervnculo"/>
            <w:noProof/>
          </w:rPr>
          <w:t xml:space="preserve">. </w:t>
        </w:r>
        <w:r w:rsidR="00A823FE">
          <w:rPr>
            <w:rStyle w:val="Hipervnculo"/>
            <w:noProof/>
          </w:rPr>
          <w:t>Ingreso información soporte de factura</w:t>
        </w:r>
        <w:r w:rsidR="005267D5">
          <w:rPr>
            <w:noProof/>
            <w:webHidden/>
          </w:rPr>
          <w:tab/>
        </w:r>
        <w:r w:rsidR="00936AB9">
          <w:rPr>
            <w:noProof/>
            <w:webHidden/>
          </w:rPr>
          <w:t>6</w:t>
        </w:r>
      </w:hyperlink>
    </w:p>
    <w:p w14:paraId="52E2C8F6" w14:textId="23F8A253" w:rsidR="005267D5" w:rsidRDefault="004C1EF6" w:rsidP="005267D5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5267D5">
          <w:rPr>
            <w:rStyle w:val="Hipervnculo"/>
            <w:noProof/>
          </w:rPr>
          <w:t>Módulo 4</w:t>
        </w:r>
        <w:r w:rsidR="005267D5" w:rsidRPr="005B64A3">
          <w:rPr>
            <w:rStyle w:val="Hipervnculo"/>
            <w:noProof/>
          </w:rPr>
          <w:t xml:space="preserve">. </w:t>
        </w:r>
        <w:r w:rsidR="005267D5">
          <w:rPr>
            <w:rStyle w:val="Hipervnculo"/>
            <w:noProof/>
          </w:rPr>
          <w:t>Creación de contactos</w:t>
        </w:r>
        <w:r w:rsidR="00831A33">
          <w:rPr>
            <w:rStyle w:val="Hipervnculo"/>
            <w:noProof/>
          </w:rPr>
          <w:t xml:space="preserve"> para empresas afiliadas y no afialidas</w:t>
        </w:r>
        <w:r w:rsidR="005267D5">
          <w:rPr>
            <w:noProof/>
            <w:webHidden/>
          </w:rPr>
          <w:tab/>
        </w:r>
        <w:r w:rsidR="00E2626C">
          <w:rPr>
            <w:noProof/>
            <w:webHidden/>
          </w:rPr>
          <w:t>7</w:t>
        </w:r>
      </w:hyperlink>
    </w:p>
    <w:p w14:paraId="6144669F" w14:textId="5ECD672B" w:rsidR="004E475F" w:rsidRDefault="004C1EF6" w:rsidP="004E475F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5267D5">
          <w:rPr>
            <w:rStyle w:val="Hipervnculo"/>
            <w:noProof/>
          </w:rPr>
          <w:t>Módulo 5</w:t>
        </w:r>
        <w:r w:rsidR="004E475F" w:rsidRPr="005B64A3">
          <w:rPr>
            <w:rStyle w:val="Hipervnculo"/>
            <w:noProof/>
          </w:rPr>
          <w:t xml:space="preserve">. </w:t>
        </w:r>
        <w:r w:rsidR="004E475F">
          <w:rPr>
            <w:rStyle w:val="Hipervnculo"/>
            <w:noProof/>
          </w:rPr>
          <w:t xml:space="preserve">Registro de </w:t>
        </w:r>
        <w:r w:rsidR="005267D5">
          <w:rPr>
            <w:rStyle w:val="Hipervnculo"/>
            <w:noProof/>
          </w:rPr>
          <w:t>e</w:t>
        </w:r>
        <w:r w:rsidR="004E475F">
          <w:rPr>
            <w:rStyle w:val="Hipervnculo"/>
            <w:noProof/>
          </w:rPr>
          <w:t xml:space="preserve">vento y </w:t>
        </w:r>
        <w:r w:rsidR="005267D5">
          <w:rPr>
            <w:rStyle w:val="Hipervnculo"/>
            <w:noProof/>
          </w:rPr>
          <w:t>r</w:t>
        </w:r>
        <w:r w:rsidR="004E475F">
          <w:rPr>
            <w:rStyle w:val="Hipervnculo"/>
            <w:noProof/>
          </w:rPr>
          <w:t>eservas</w:t>
        </w:r>
        <w:r w:rsidR="004E475F">
          <w:rPr>
            <w:noProof/>
            <w:webHidden/>
          </w:rPr>
          <w:tab/>
        </w:r>
        <w:r w:rsidR="00E2626C">
          <w:rPr>
            <w:noProof/>
            <w:webHidden/>
          </w:rPr>
          <w:t>8</w:t>
        </w:r>
      </w:hyperlink>
    </w:p>
    <w:p w14:paraId="1821D920" w14:textId="3FA7F426" w:rsidR="005267D5" w:rsidRDefault="004C1EF6" w:rsidP="005267D5">
      <w:pPr>
        <w:pStyle w:val="TDC3"/>
        <w:tabs>
          <w:tab w:val="right" w:leader="dot" w:pos="8828"/>
        </w:tabs>
        <w:rPr>
          <w:rStyle w:val="Hipervnculo"/>
          <w:noProof/>
        </w:rPr>
      </w:pPr>
      <w:hyperlink w:anchor="_Toc388436717" w:history="1">
        <w:r w:rsidR="005267D5" w:rsidRPr="008730CA">
          <w:rPr>
            <w:rStyle w:val="Hipervnculo"/>
            <w:noProof/>
          </w:rPr>
          <w:t xml:space="preserve">Módulo 6. Registro de </w:t>
        </w:r>
        <w:r w:rsidR="008730CA" w:rsidRPr="008730CA">
          <w:rPr>
            <w:rStyle w:val="Hipervnculo"/>
            <w:noProof/>
          </w:rPr>
          <w:t>persona autorizada para consumo extra</w:t>
        </w:r>
        <w:r w:rsidR="005267D5">
          <w:rPr>
            <w:noProof/>
            <w:webHidden/>
          </w:rPr>
          <w:tab/>
        </w:r>
        <w:r w:rsidR="00936AB9">
          <w:rPr>
            <w:noProof/>
            <w:webHidden/>
          </w:rPr>
          <w:t>10</w:t>
        </w:r>
      </w:hyperlink>
    </w:p>
    <w:p w14:paraId="659361A9" w14:textId="77777777" w:rsidR="001B5C80" w:rsidRDefault="004C1EF6" w:rsidP="001B5C80">
      <w:pPr>
        <w:pStyle w:val="TDC1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18" w:history="1">
        <w:r w:rsidR="001B5C80" w:rsidRPr="005B64A3">
          <w:rPr>
            <w:rStyle w:val="Hipervnculo"/>
            <w:noProof/>
          </w:rPr>
          <w:t>CAPÍTULO 2.</w:t>
        </w:r>
        <w:r w:rsidR="004E475F">
          <w:rPr>
            <w:rStyle w:val="Hipervnculo"/>
            <w:noProof/>
          </w:rPr>
          <w:t xml:space="preserve"> EVALUACIÓN DE RIESGO</w:t>
        </w:r>
        <w:r w:rsidR="001B5C80">
          <w:rPr>
            <w:noProof/>
            <w:webHidden/>
          </w:rPr>
          <w:tab/>
        </w:r>
        <w:r w:rsidR="00CF5960">
          <w:rPr>
            <w:noProof/>
            <w:webHidden/>
          </w:rPr>
          <w:t>11</w:t>
        </w:r>
      </w:hyperlink>
    </w:p>
    <w:p w14:paraId="621683B5" w14:textId="4264F850" w:rsidR="001B5C80" w:rsidRDefault="004C1EF6" w:rsidP="001B5C80">
      <w:pPr>
        <w:pStyle w:val="TDC3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20" w:history="1">
        <w:r w:rsidR="00B778F1">
          <w:rPr>
            <w:rStyle w:val="Hipervnculo"/>
            <w:noProof/>
          </w:rPr>
          <w:t>Módulo 7</w:t>
        </w:r>
        <w:r w:rsidR="001B5C80" w:rsidRPr="005B64A3">
          <w:rPr>
            <w:rStyle w:val="Hipervnculo"/>
            <w:noProof/>
          </w:rPr>
          <w:t xml:space="preserve">. </w:t>
        </w:r>
        <w:r w:rsidR="005267D5">
          <w:rPr>
            <w:rStyle w:val="Hipervnculo"/>
            <w:noProof/>
          </w:rPr>
          <w:t>Solicitud de evaluación de riesgo</w:t>
        </w:r>
        <w:r w:rsidR="00440A86">
          <w:rPr>
            <w:rStyle w:val="Hipervnculo"/>
            <w:noProof/>
          </w:rPr>
          <w:t>,</w:t>
        </w:r>
        <w:r w:rsidR="00FF7A74">
          <w:rPr>
            <w:rStyle w:val="Hipervnculo"/>
            <w:noProof/>
          </w:rPr>
          <w:t xml:space="preserve"> respuesta y </w:t>
        </w:r>
        <w:r w:rsidR="00440A86">
          <w:rPr>
            <w:rStyle w:val="Hipervnculo"/>
            <w:noProof/>
          </w:rPr>
          <w:t>documentos</w:t>
        </w:r>
        <w:r w:rsidR="001B5C80">
          <w:rPr>
            <w:noProof/>
            <w:webHidden/>
          </w:rPr>
          <w:tab/>
        </w:r>
        <w:r w:rsidR="0082671F">
          <w:rPr>
            <w:noProof/>
            <w:webHidden/>
          </w:rPr>
          <w:t>11</w:t>
        </w:r>
      </w:hyperlink>
    </w:p>
    <w:p w14:paraId="046AB3B7" w14:textId="6BB0FD86" w:rsidR="001B5C80" w:rsidRDefault="004C1EF6" w:rsidP="001B5C80">
      <w:pPr>
        <w:pStyle w:val="TDC1"/>
        <w:tabs>
          <w:tab w:val="right" w:leader="dot" w:pos="8828"/>
        </w:tabs>
        <w:rPr>
          <w:rStyle w:val="Hipervnculo"/>
          <w:noProof/>
        </w:rPr>
      </w:pPr>
      <w:hyperlink w:anchor="_Toc388436725" w:history="1">
        <w:r w:rsidR="001B5C80" w:rsidRPr="005B64A3">
          <w:rPr>
            <w:rStyle w:val="Hipervnculo"/>
            <w:noProof/>
          </w:rPr>
          <w:t>CAPÍTULO 3.</w:t>
        </w:r>
        <w:r w:rsidR="00C04C31">
          <w:rPr>
            <w:rStyle w:val="Hipervnculo"/>
            <w:noProof/>
          </w:rPr>
          <w:t xml:space="preserve"> PORTAFOLIO</w:t>
        </w:r>
        <w:r w:rsidR="001B5C80">
          <w:rPr>
            <w:noProof/>
            <w:webHidden/>
          </w:rPr>
          <w:tab/>
        </w:r>
        <w:r w:rsidR="0022074F">
          <w:rPr>
            <w:noProof/>
            <w:webHidden/>
          </w:rPr>
          <w:t>13</w:t>
        </w:r>
      </w:hyperlink>
    </w:p>
    <w:p w14:paraId="0C7D3725" w14:textId="1389B788" w:rsidR="009E4318" w:rsidRDefault="004C1EF6" w:rsidP="009E4318">
      <w:pPr>
        <w:pStyle w:val="TDC3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22" w:history="1">
        <w:r w:rsidR="009E4318">
          <w:rPr>
            <w:rStyle w:val="Hipervnculo"/>
            <w:noProof/>
          </w:rPr>
          <w:t xml:space="preserve">Módulo </w:t>
        </w:r>
        <w:r w:rsidR="00FF7A74">
          <w:rPr>
            <w:rStyle w:val="Hipervnculo"/>
            <w:noProof/>
          </w:rPr>
          <w:t>8</w:t>
        </w:r>
        <w:r w:rsidR="009E4318" w:rsidRPr="005B64A3">
          <w:rPr>
            <w:rStyle w:val="Hipervnculo"/>
            <w:noProof/>
          </w:rPr>
          <w:t xml:space="preserve">. </w:t>
        </w:r>
        <w:r w:rsidR="00FF7A74">
          <w:rPr>
            <w:rStyle w:val="Hipervnculo"/>
            <w:noProof/>
          </w:rPr>
          <w:t>Liquidación de reserva</w:t>
        </w:r>
        <w:r w:rsidR="00385524">
          <w:rPr>
            <w:rStyle w:val="Hipervnculo"/>
            <w:noProof/>
          </w:rPr>
          <w:t xml:space="preserve"> – Portafolio </w:t>
        </w:r>
        <w:r w:rsidR="009E4318">
          <w:rPr>
            <w:noProof/>
            <w:webHidden/>
          </w:rPr>
          <w:tab/>
        </w:r>
        <w:r w:rsidR="0003478B">
          <w:rPr>
            <w:noProof/>
            <w:webHidden/>
          </w:rPr>
          <w:t>14</w:t>
        </w:r>
      </w:hyperlink>
    </w:p>
    <w:p w14:paraId="3AB93ABE" w14:textId="1758A744" w:rsidR="00C04C31" w:rsidRDefault="004C1EF6" w:rsidP="00C04C31">
      <w:pPr>
        <w:pStyle w:val="TDC3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20" w:history="1">
        <w:r w:rsidR="00B778F1">
          <w:rPr>
            <w:rStyle w:val="Hipervnculo"/>
            <w:noProof/>
          </w:rPr>
          <w:t xml:space="preserve">Módulo </w:t>
        </w:r>
        <w:r w:rsidR="007570AA">
          <w:rPr>
            <w:rStyle w:val="Hipervnculo"/>
            <w:noProof/>
          </w:rPr>
          <w:t>9</w:t>
        </w:r>
        <w:r w:rsidR="00C04C31" w:rsidRPr="005B64A3">
          <w:rPr>
            <w:rStyle w:val="Hipervnculo"/>
            <w:noProof/>
          </w:rPr>
          <w:t xml:space="preserve">. </w:t>
        </w:r>
        <w:r w:rsidR="0003478B">
          <w:rPr>
            <w:rStyle w:val="Hipervnculo"/>
            <w:noProof/>
          </w:rPr>
          <w:t>Liquidación de reserva – No Portafolio</w:t>
        </w:r>
        <w:r w:rsidR="00C04C31">
          <w:rPr>
            <w:noProof/>
            <w:webHidden/>
          </w:rPr>
          <w:tab/>
        </w:r>
        <w:r w:rsidR="00C53BDC">
          <w:rPr>
            <w:noProof/>
            <w:webHidden/>
          </w:rPr>
          <w:t>15</w:t>
        </w:r>
      </w:hyperlink>
    </w:p>
    <w:p w14:paraId="6F0F5C9E" w14:textId="69EDCDDD" w:rsidR="00C04C31" w:rsidRDefault="004C1EF6" w:rsidP="00C04C31">
      <w:pPr>
        <w:pStyle w:val="TDC3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21" w:history="1">
        <w:r w:rsidR="00B778F1">
          <w:rPr>
            <w:rStyle w:val="Hipervnculo"/>
            <w:noProof/>
          </w:rPr>
          <w:t xml:space="preserve">Módulo </w:t>
        </w:r>
        <w:r w:rsidR="007570AA">
          <w:rPr>
            <w:rStyle w:val="Hipervnculo"/>
            <w:noProof/>
          </w:rPr>
          <w:t>10</w:t>
        </w:r>
        <w:r w:rsidR="00C04C31" w:rsidRPr="005B64A3">
          <w:rPr>
            <w:rStyle w:val="Hipervnculo"/>
            <w:noProof/>
          </w:rPr>
          <w:t xml:space="preserve">. </w:t>
        </w:r>
        <w:r w:rsidR="0003478B">
          <w:rPr>
            <w:rStyle w:val="Hipervnculo"/>
            <w:noProof/>
          </w:rPr>
          <w:t>Resumen del portafolio</w:t>
        </w:r>
        <w:r w:rsidR="00C04C31">
          <w:rPr>
            <w:noProof/>
            <w:webHidden/>
          </w:rPr>
          <w:tab/>
        </w:r>
        <w:r w:rsidR="00E67FB3">
          <w:rPr>
            <w:noProof/>
            <w:webHidden/>
          </w:rPr>
          <w:t>17</w:t>
        </w:r>
      </w:hyperlink>
    </w:p>
    <w:p w14:paraId="1BA3659D" w14:textId="20A519FB" w:rsidR="00D04C54" w:rsidRDefault="004C1EF6" w:rsidP="00D04C54">
      <w:pPr>
        <w:pStyle w:val="TDC1"/>
        <w:tabs>
          <w:tab w:val="right" w:leader="dot" w:pos="8828"/>
        </w:tabs>
        <w:rPr>
          <w:rStyle w:val="Hipervnculo"/>
          <w:noProof/>
        </w:rPr>
      </w:pPr>
      <w:hyperlink w:anchor="_Toc388436725" w:history="1">
        <w:r w:rsidR="00D04C54">
          <w:rPr>
            <w:rStyle w:val="Hipervnculo"/>
            <w:noProof/>
          </w:rPr>
          <w:t>CAPÍTULO 4</w:t>
        </w:r>
        <w:r w:rsidR="00D04C54" w:rsidRPr="005B64A3">
          <w:rPr>
            <w:rStyle w:val="Hipervnculo"/>
            <w:noProof/>
          </w:rPr>
          <w:t>.</w:t>
        </w:r>
        <w:r w:rsidR="00D04C54">
          <w:rPr>
            <w:rStyle w:val="Hipervnculo"/>
            <w:noProof/>
          </w:rPr>
          <w:t xml:space="preserve"> COTIZACIÓN</w:t>
        </w:r>
        <w:r w:rsidR="00D04C54">
          <w:rPr>
            <w:noProof/>
            <w:webHidden/>
          </w:rPr>
          <w:tab/>
        </w:r>
        <w:r w:rsidR="00412B74">
          <w:rPr>
            <w:noProof/>
            <w:webHidden/>
          </w:rPr>
          <w:t>18</w:t>
        </w:r>
      </w:hyperlink>
    </w:p>
    <w:p w14:paraId="667E0788" w14:textId="24202189" w:rsidR="00D04C54" w:rsidRDefault="004C1EF6" w:rsidP="00D04C54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025957">
          <w:rPr>
            <w:rStyle w:val="Hipervnculo"/>
            <w:noProof/>
          </w:rPr>
          <w:t>Módulo 11</w:t>
        </w:r>
        <w:r w:rsidR="00D04C54" w:rsidRPr="005B64A3">
          <w:rPr>
            <w:rStyle w:val="Hipervnculo"/>
            <w:noProof/>
          </w:rPr>
          <w:t xml:space="preserve">. </w:t>
        </w:r>
        <w:r w:rsidR="0003478B">
          <w:rPr>
            <w:rStyle w:val="Hipervnculo"/>
            <w:noProof/>
          </w:rPr>
          <w:t>Cotización Evento</w:t>
        </w:r>
        <w:r w:rsidR="00D04C54">
          <w:rPr>
            <w:noProof/>
            <w:webHidden/>
          </w:rPr>
          <w:tab/>
        </w:r>
        <w:r w:rsidR="009F4850">
          <w:rPr>
            <w:noProof/>
            <w:webHidden/>
          </w:rPr>
          <w:t>18</w:t>
        </w:r>
      </w:hyperlink>
    </w:p>
    <w:p w14:paraId="5F5C9BFA" w14:textId="36701AC4" w:rsidR="002A7780" w:rsidRDefault="004C1EF6" w:rsidP="002A7780">
      <w:pPr>
        <w:pStyle w:val="TDC1"/>
        <w:tabs>
          <w:tab w:val="right" w:leader="dot" w:pos="8828"/>
        </w:tabs>
        <w:rPr>
          <w:rStyle w:val="Hipervnculo"/>
          <w:noProof/>
        </w:rPr>
      </w:pPr>
      <w:hyperlink w:anchor="_Toc388436725" w:history="1">
        <w:r w:rsidR="002A7780">
          <w:rPr>
            <w:rStyle w:val="Hipervnculo"/>
            <w:noProof/>
          </w:rPr>
          <w:t>CAPÍTULO 5</w:t>
        </w:r>
        <w:r w:rsidR="002A7780" w:rsidRPr="005B64A3">
          <w:rPr>
            <w:rStyle w:val="Hipervnculo"/>
            <w:noProof/>
          </w:rPr>
          <w:t>.</w:t>
        </w:r>
        <w:r w:rsidR="002A7780">
          <w:rPr>
            <w:rStyle w:val="Hipervnculo"/>
            <w:noProof/>
          </w:rPr>
          <w:t xml:space="preserve"> Eventos registrados</w:t>
        </w:r>
        <w:r w:rsidR="002A7780">
          <w:rPr>
            <w:noProof/>
            <w:webHidden/>
          </w:rPr>
          <w:tab/>
        </w:r>
        <w:r w:rsidR="009F4850">
          <w:rPr>
            <w:noProof/>
            <w:webHidden/>
          </w:rPr>
          <w:t>20</w:t>
        </w:r>
      </w:hyperlink>
    </w:p>
    <w:p w14:paraId="0BF3E1E6" w14:textId="270412EF" w:rsidR="00D04C54" w:rsidRDefault="004C1EF6" w:rsidP="00025957">
      <w:pPr>
        <w:pStyle w:val="TDC3"/>
        <w:tabs>
          <w:tab w:val="right" w:leader="dot" w:pos="8828"/>
        </w:tabs>
        <w:ind w:left="8828" w:hanging="8388"/>
        <w:rPr>
          <w:rFonts w:eastAsia="Times New Roman"/>
          <w:noProof/>
          <w:lang w:eastAsia="es-CO"/>
        </w:rPr>
      </w:pPr>
      <w:hyperlink w:anchor="_Toc388436720" w:history="1">
        <w:r w:rsidR="00025957">
          <w:rPr>
            <w:rStyle w:val="Hipervnculo"/>
            <w:noProof/>
          </w:rPr>
          <w:t>Módulo 12</w:t>
        </w:r>
        <w:r w:rsidR="00D04C54" w:rsidRPr="005B64A3">
          <w:rPr>
            <w:rStyle w:val="Hipervnculo"/>
            <w:noProof/>
          </w:rPr>
          <w:t xml:space="preserve">. </w:t>
        </w:r>
        <w:r w:rsidR="00025957">
          <w:rPr>
            <w:rStyle w:val="Hipervnculo"/>
            <w:noProof/>
          </w:rPr>
          <w:t>Eventos registrados</w:t>
        </w:r>
        <w:r w:rsidR="00D04C54">
          <w:rPr>
            <w:noProof/>
            <w:webHidden/>
          </w:rPr>
          <w:tab/>
        </w:r>
        <w:r w:rsidR="00C16DF2">
          <w:rPr>
            <w:noProof/>
            <w:webHidden/>
          </w:rPr>
          <w:t>20</w:t>
        </w:r>
      </w:hyperlink>
    </w:p>
    <w:p w14:paraId="262DE0D7" w14:textId="446A0800" w:rsidR="00D04C54" w:rsidRDefault="004C1EF6" w:rsidP="00D04C54">
      <w:pPr>
        <w:pStyle w:val="TDC3"/>
        <w:tabs>
          <w:tab w:val="right" w:leader="dot" w:pos="8828"/>
        </w:tabs>
        <w:rPr>
          <w:noProof/>
        </w:rPr>
      </w:pPr>
      <w:hyperlink w:anchor="_Toc388436721" w:history="1">
        <w:r w:rsidR="00B778F1">
          <w:rPr>
            <w:rStyle w:val="Hipervnculo"/>
            <w:noProof/>
          </w:rPr>
          <w:t xml:space="preserve">Módulo </w:t>
        </w:r>
        <w:r w:rsidR="00025957">
          <w:rPr>
            <w:rStyle w:val="Hipervnculo"/>
            <w:noProof/>
          </w:rPr>
          <w:t>13</w:t>
        </w:r>
        <w:r w:rsidR="00D04C54" w:rsidRPr="005B64A3">
          <w:rPr>
            <w:rStyle w:val="Hipervnculo"/>
            <w:noProof/>
          </w:rPr>
          <w:t xml:space="preserve">. </w:t>
        </w:r>
        <w:r w:rsidR="00025957">
          <w:rPr>
            <w:rStyle w:val="Hipervnculo"/>
            <w:noProof/>
          </w:rPr>
          <w:t>Eventos cancelados</w:t>
        </w:r>
        <w:r w:rsidR="00D04C54">
          <w:rPr>
            <w:noProof/>
            <w:webHidden/>
          </w:rPr>
          <w:tab/>
        </w:r>
        <w:r w:rsidR="00C16DF2">
          <w:rPr>
            <w:noProof/>
            <w:webHidden/>
          </w:rPr>
          <w:t>20</w:t>
        </w:r>
      </w:hyperlink>
    </w:p>
    <w:p w14:paraId="3B497E0B" w14:textId="68972149" w:rsidR="002A7780" w:rsidRDefault="004C1EF6" w:rsidP="002A7780">
      <w:pPr>
        <w:pStyle w:val="TDC1"/>
        <w:tabs>
          <w:tab w:val="right" w:leader="dot" w:pos="8828"/>
        </w:tabs>
        <w:rPr>
          <w:rStyle w:val="Hipervnculo"/>
          <w:noProof/>
        </w:rPr>
      </w:pPr>
      <w:hyperlink w:anchor="_Toc388436725" w:history="1">
        <w:r w:rsidR="002A7780">
          <w:rPr>
            <w:rStyle w:val="Hipervnculo"/>
            <w:noProof/>
          </w:rPr>
          <w:t>CAPÍTULO 6</w:t>
        </w:r>
        <w:r w:rsidR="002A7780" w:rsidRPr="005B64A3">
          <w:rPr>
            <w:rStyle w:val="Hipervnculo"/>
            <w:noProof/>
          </w:rPr>
          <w:t>.</w:t>
        </w:r>
        <w:r w:rsidR="002A7780">
          <w:rPr>
            <w:rStyle w:val="Hipervnculo"/>
            <w:noProof/>
          </w:rPr>
          <w:t xml:space="preserve"> Gestión de eventos</w:t>
        </w:r>
        <w:r w:rsidR="002A7780">
          <w:rPr>
            <w:noProof/>
            <w:webHidden/>
          </w:rPr>
          <w:tab/>
        </w:r>
        <w:r w:rsidR="00764254">
          <w:rPr>
            <w:noProof/>
            <w:webHidden/>
          </w:rPr>
          <w:t>21</w:t>
        </w:r>
      </w:hyperlink>
    </w:p>
    <w:p w14:paraId="491758FE" w14:textId="2BC65371" w:rsidR="00D04C54" w:rsidRDefault="004C1EF6" w:rsidP="00D04C54">
      <w:pPr>
        <w:pStyle w:val="TDC3"/>
        <w:tabs>
          <w:tab w:val="right" w:leader="dot" w:pos="8828"/>
        </w:tabs>
        <w:rPr>
          <w:rFonts w:eastAsia="Times New Roman"/>
          <w:noProof/>
          <w:lang w:eastAsia="es-CO"/>
        </w:rPr>
      </w:pPr>
      <w:hyperlink w:anchor="_Toc388436722" w:history="1">
        <w:r w:rsidR="00B778F1">
          <w:rPr>
            <w:rStyle w:val="Hipervnculo"/>
            <w:noProof/>
          </w:rPr>
          <w:t xml:space="preserve">Módulo </w:t>
        </w:r>
        <w:r w:rsidR="005A2C1E">
          <w:rPr>
            <w:rStyle w:val="Hipervnculo"/>
            <w:noProof/>
          </w:rPr>
          <w:t>14</w:t>
        </w:r>
        <w:r w:rsidR="00D04C54" w:rsidRPr="005B64A3">
          <w:rPr>
            <w:rStyle w:val="Hipervnculo"/>
            <w:noProof/>
          </w:rPr>
          <w:t xml:space="preserve">. </w:t>
        </w:r>
        <w:r w:rsidR="005A2C1E">
          <w:rPr>
            <w:rStyle w:val="Hipervnculo"/>
            <w:noProof/>
          </w:rPr>
          <w:t>Eventos confirmados</w:t>
        </w:r>
        <w:r w:rsidR="00D04C54">
          <w:rPr>
            <w:noProof/>
            <w:webHidden/>
          </w:rPr>
          <w:tab/>
        </w:r>
        <w:r w:rsidR="00764254">
          <w:rPr>
            <w:noProof/>
            <w:webHidden/>
          </w:rPr>
          <w:t>21</w:t>
        </w:r>
      </w:hyperlink>
    </w:p>
    <w:p w14:paraId="1FBDEDA7" w14:textId="2D9514B2" w:rsidR="00D04C54" w:rsidRDefault="004C1EF6" w:rsidP="00D04C54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B778F1">
          <w:rPr>
            <w:rStyle w:val="Hipervnculo"/>
            <w:noProof/>
          </w:rPr>
          <w:t xml:space="preserve">Módulo </w:t>
        </w:r>
        <w:r w:rsidR="005200A9">
          <w:rPr>
            <w:rStyle w:val="Hipervnculo"/>
            <w:noProof/>
          </w:rPr>
          <w:t>15</w:t>
        </w:r>
        <w:r w:rsidR="00D04C54" w:rsidRPr="005B64A3">
          <w:rPr>
            <w:rStyle w:val="Hipervnculo"/>
            <w:noProof/>
          </w:rPr>
          <w:t xml:space="preserve">. </w:t>
        </w:r>
        <w:r w:rsidR="005200A9">
          <w:rPr>
            <w:rStyle w:val="Hipervnculo"/>
            <w:noProof/>
          </w:rPr>
          <w:t>Estado – Gestión de eventos</w:t>
        </w:r>
        <w:r w:rsidR="00D04C54">
          <w:rPr>
            <w:noProof/>
            <w:webHidden/>
          </w:rPr>
          <w:tab/>
        </w:r>
        <w:r w:rsidR="005200A9">
          <w:rPr>
            <w:noProof/>
            <w:webHidden/>
          </w:rPr>
          <w:t>2</w:t>
        </w:r>
        <w:r w:rsidR="00764254">
          <w:rPr>
            <w:noProof/>
            <w:webHidden/>
          </w:rPr>
          <w:t>2</w:t>
        </w:r>
      </w:hyperlink>
    </w:p>
    <w:p w14:paraId="4335F9F0" w14:textId="2A3E050A" w:rsidR="005F35B6" w:rsidRDefault="004C1EF6" w:rsidP="005F35B6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5F35B6">
          <w:rPr>
            <w:rStyle w:val="Hipervnculo"/>
            <w:noProof/>
          </w:rPr>
          <w:t>Módulo 16</w:t>
        </w:r>
        <w:r w:rsidR="005F35B6" w:rsidRPr="005B64A3">
          <w:rPr>
            <w:rStyle w:val="Hipervnculo"/>
            <w:noProof/>
          </w:rPr>
          <w:t xml:space="preserve">. </w:t>
        </w:r>
        <w:r w:rsidR="005F35B6">
          <w:rPr>
            <w:rStyle w:val="Hipervnculo"/>
            <w:noProof/>
          </w:rPr>
          <w:t>Novedades – Gestión de eventos</w:t>
        </w:r>
        <w:r w:rsidR="005F35B6">
          <w:rPr>
            <w:noProof/>
            <w:webHidden/>
          </w:rPr>
          <w:tab/>
        </w:r>
        <w:r w:rsidR="00F67780">
          <w:rPr>
            <w:noProof/>
            <w:webHidden/>
          </w:rPr>
          <w:t>24</w:t>
        </w:r>
      </w:hyperlink>
    </w:p>
    <w:p w14:paraId="515BF9D5" w14:textId="40081477" w:rsidR="00852AC7" w:rsidRDefault="004C1EF6" w:rsidP="00852AC7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852AC7">
          <w:rPr>
            <w:rStyle w:val="Hipervnculo"/>
            <w:noProof/>
          </w:rPr>
          <w:t>Módulo 17</w:t>
        </w:r>
        <w:r w:rsidR="00852AC7" w:rsidRPr="005B64A3">
          <w:rPr>
            <w:rStyle w:val="Hipervnculo"/>
            <w:noProof/>
          </w:rPr>
          <w:t xml:space="preserve">. </w:t>
        </w:r>
        <w:r w:rsidR="00852AC7">
          <w:rPr>
            <w:rStyle w:val="Hipervnculo"/>
            <w:noProof/>
          </w:rPr>
          <w:t>Lista de chequeo– Gestión de eventos</w:t>
        </w:r>
        <w:r w:rsidR="00852AC7">
          <w:rPr>
            <w:noProof/>
            <w:webHidden/>
          </w:rPr>
          <w:tab/>
        </w:r>
        <w:r w:rsidR="00764254">
          <w:rPr>
            <w:noProof/>
            <w:webHidden/>
          </w:rPr>
          <w:t>2</w:t>
        </w:r>
        <w:r w:rsidR="00F67780">
          <w:rPr>
            <w:noProof/>
            <w:webHidden/>
          </w:rPr>
          <w:t>5</w:t>
        </w:r>
      </w:hyperlink>
    </w:p>
    <w:p w14:paraId="224331FC" w14:textId="6113D3CC" w:rsidR="00470813" w:rsidRDefault="004C1EF6" w:rsidP="00470813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470813">
          <w:rPr>
            <w:rStyle w:val="Hipervnculo"/>
            <w:noProof/>
          </w:rPr>
          <w:t>Módulo 18</w:t>
        </w:r>
        <w:r w:rsidR="00470813" w:rsidRPr="005B64A3">
          <w:rPr>
            <w:rStyle w:val="Hipervnculo"/>
            <w:noProof/>
          </w:rPr>
          <w:t xml:space="preserve">. </w:t>
        </w:r>
        <w:r w:rsidR="00470813">
          <w:rPr>
            <w:rStyle w:val="Hipervnculo"/>
            <w:noProof/>
          </w:rPr>
          <w:t>Recomendaciones– Gestión de eventos</w:t>
        </w:r>
        <w:r w:rsidR="00470813">
          <w:rPr>
            <w:noProof/>
            <w:webHidden/>
          </w:rPr>
          <w:tab/>
        </w:r>
        <w:r w:rsidR="008B7A44">
          <w:rPr>
            <w:noProof/>
            <w:webHidden/>
          </w:rPr>
          <w:t>26</w:t>
        </w:r>
      </w:hyperlink>
    </w:p>
    <w:p w14:paraId="0EFC15FC" w14:textId="3705255C" w:rsidR="00F11A7E" w:rsidRDefault="004C1EF6" w:rsidP="00F11A7E">
      <w:pPr>
        <w:pStyle w:val="TDC3"/>
        <w:tabs>
          <w:tab w:val="right" w:leader="dot" w:pos="8828"/>
        </w:tabs>
        <w:rPr>
          <w:noProof/>
        </w:rPr>
      </w:pPr>
      <w:hyperlink w:anchor="_Toc388436722" w:history="1">
        <w:r w:rsidR="00F11A7E">
          <w:rPr>
            <w:rStyle w:val="Hipervnculo"/>
            <w:noProof/>
          </w:rPr>
          <w:t>Módulo 19</w:t>
        </w:r>
        <w:r w:rsidR="00F11A7E" w:rsidRPr="005B64A3">
          <w:rPr>
            <w:rStyle w:val="Hipervnculo"/>
            <w:noProof/>
          </w:rPr>
          <w:t xml:space="preserve">. </w:t>
        </w:r>
        <w:r w:rsidR="00F11A7E">
          <w:rPr>
            <w:rStyle w:val="Hipervnculo"/>
            <w:noProof/>
          </w:rPr>
          <w:t>Consumo Extra– Gestión de eventos</w:t>
        </w:r>
        <w:r w:rsidR="00F11A7E">
          <w:rPr>
            <w:noProof/>
            <w:webHidden/>
          </w:rPr>
          <w:tab/>
        </w:r>
        <w:r w:rsidR="008B7A44">
          <w:rPr>
            <w:noProof/>
            <w:webHidden/>
          </w:rPr>
          <w:t>27</w:t>
        </w:r>
      </w:hyperlink>
    </w:p>
    <w:p w14:paraId="786327D5" w14:textId="77777777" w:rsidR="00F11A7E" w:rsidRPr="00F11A7E" w:rsidRDefault="00F11A7E" w:rsidP="00F11A7E">
      <w:pPr>
        <w:rPr>
          <w:lang w:eastAsia="es-AR"/>
        </w:rPr>
      </w:pPr>
    </w:p>
    <w:p w14:paraId="341A05E2" w14:textId="77777777" w:rsidR="005F35B6" w:rsidRPr="005F35B6" w:rsidRDefault="005F35B6" w:rsidP="005F35B6">
      <w:pPr>
        <w:rPr>
          <w:lang w:eastAsia="es-AR"/>
        </w:rPr>
      </w:pPr>
    </w:p>
    <w:p w14:paraId="41082256" w14:textId="77777777" w:rsidR="001B5C80" w:rsidRDefault="001B5C80" w:rsidP="001B5C80">
      <w:pPr>
        <w:rPr>
          <w:lang w:val="es-ES"/>
        </w:rPr>
      </w:pPr>
      <w:r>
        <w:rPr>
          <w:lang w:val="es-ES"/>
        </w:rPr>
        <w:fldChar w:fldCharType="end"/>
      </w:r>
    </w:p>
    <w:p w14:paraId="701A09E4" w14:textId="77777777" w:rsidR="00ED5174" w:rsidRDefault="00ED5174" w:rsidP="001B5C80">
      <w:pPr>
        <w:rPr>
          <w:lang w:val="es-ES"/>
        </w:rPr>
      </w:pPr>
    </w:p>
    <w:p w14:paraId="31FA6910" w14:textId="77777777" w:rsidR="001B5C80" w:rsidRDefault="001B5C80" w:rsidP="001B5C80">
      <w:pPr>
        <w:rPr>
          <w:lang w:val="es-ES"/>
        </w:rPr>
      </w:pPr>
    </w:p>
    <w:p w14:paraId="6E9D60C1" w14:textId="77777777" w:rsidR="001B5C80" w:rsidRPr="003E1509" w:rsidRDefault="001B5C80" w:rsidP="00A627A9">
      <w:pPr>
        <w:pStyle w:val="Ttulo3"/>
        <w:jc w:val="center"/>
        <w:rPr>
          <w:lang w:val="es-ES"/>
        </w:rPr>
      </w:pPr>
      <w:r w:rsidRPr="003E1509">
        <w:rPr>
          <w:lang w:val="es-ES"/>
        </w:rPr>
        <w:lastRenderedPageBreak/>
        <w:t>CAPITULO 1</w:t>
      </w:r>
    </w:p>
    <w:p w14:paraId="2695B311" w14:textId="77777777" w:rsidR="001B5C80" w:rsidRPr="003E1509" w:rsidRDefault="005078EF" w:rsidP="00A627A9">
      <w:pPr>
        <w:pStyle w:val="Ttulo3"/>
        <w:jc w:val="center"/>
        <w:rPr>
          <w:lang w:val="es-ES"/>
        </w:rPr>
      </w:pPr>
      <w:r w:rsidRPr="003E1509">
        <w:rPr>
          <w:lang w:val="es-ES"/>
        </w:rPr>
        <w:t>CREACIÓN DE EVENTO</w:t>
      </w:r>
    </w:p>
    <w:p w14:paraId="58035CD4" w14:textId="77777777" w:rsidR="006618BD" w:rsidRPr="003E1509" w:rsidRDefault="00817688" w:rsidP="00817688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 w:rsidRPr="003E1509">
        <w:rPr>
          <w:sz w:val="28"/>
        </w:rPr>
        <w:t>Acceso a aplicación móvil</w:t>
      </w:r>
    </w:p>
    <w:p w14:paraId="140D2010" w14:textId="77777777" w:rsidR="008139FC" w:rsidRPr="003E1509" w:rsidRDefault="008139FC" w:rsidP="008139FC">
      <w:pPr>
        <w:pStyle w:val="Descripcin"/>
        <w:ind w:left="360"/>
        <w:rPr>
          <w:sz w:val="22"/>
          <w:szCs w:val="22"/>
          <w:lang w:eastAsia="es-AR"/>
        </w:rPr>
      </w:pPr>
      <w:r w:rsidRPr="003E1509">
        <w:rPr>
          <w:sz w:val="22"/>
          <w:szCs w:val="22"/>
        </w:rPr>
        <w:t>1.1 Recomendaciones Dispositivo Móvil</w:t>
      </w:r>
    </w:p>
    <w:p w14:paraId="5693C0A1" w14:textId="17102B49" w:rsidR="00256683" w:rsidRPr="003E1509" w:rsidRDefault="00817688" w:rsidP="005D6F0A">
      <w:pPr>
        <w:jc w:val="both"/>
        <w:rPr>
          <w:sz w:val="20"/>
          <w:szCs w:val="20"/>
        </w:rPr>
      </w:pPr>
      <w:r w:rsidRPr="003E1509">
        <w:rPr>
          <w:sz w:val="20"/>
          <w:szCs w:val="20"/>
        </w:rPr>
        <w:t xml:space="preserve">La aplicación móvil “App Eventos” es un sistema </w:t>
      </w:r>
      <w:r w:rsidR="00B53FE7" w:rsidRPr="003E1509">
        <w:rPr>
          <w:sz w:val="20"/>
          <w:szCs w:val="20"/>
        </w:rPr>
        <w:t xml:space="preserve">diseñado para </w:t>
      </w:r>
      <w:r w:rsidR="0011410A">
        <w:rPr>
          <w:sz w:val="20"/>
          <w:szCs w:val="20"/>
        </w:rPr>
        <w:t xml:space="preserve">la organización y cotización de eventos a través de </w:t>
      </w:r>
      <w:r w:rsidRPr="003E1509">
        <w:rPr>
          <w:sz w:val="20"/>
          <w:szCs w:val="20"/>
        </w:rPr>
        <w:t>dispositivos móviles</w:t>
      </w:r>
      <w:r w:rsidR="0011410A">
        <w:rPr>
          <w:sz w:val="20"/>
          <w:szCs w:val="20"/>
        </w:rPr>
        <w:t>, permitiendo la centralización y recolección de información en tiempo real, sin importar el lugar donde este el empleado o en el que</w:t>
      </w:r>
      <w:r w:rsidR="00BC5102">
        <w:rPr>
          <w:sz w:val="20"/>
          <w:szCs w:val="20"/>
        </w:rPr>
        <w:t xml:space="preserve"> se</w:t>
      </w:r>
      <w:r w:rsidR="0011410A">
        <w:rPr>
          <w:sz w:val="20"/>
          <w:szCs w:val="20"/>
        </w:rPr>
        <w:t xml:space="preserve"> desarrolle el evento</w:t>
      </w:r>
      <w:r w:rsidRPr="003E1509">
        <w:rPr>
          <w:sz w:val="20"/>
          <w:szCs w:val="20"/>
        </w:rPr>
        <w:t>.</w:t>
      </w:r>
    </w:p>
    <w:p w14:paraId="7D51D0E1" w14:textId="5EA76809" w:rsidR="00817688" w:rsidRPr="003E1509" w:rsidRDefault="0011410A" w:rsidP="005D6F0A">
      <w:pPr>
        <w:jc w:val="both"/>
        <w:rPr>
          <w:sz w:val="20"/>
          <w:szCs w:val="20"/>
        </w:rPr>
      </w:pPr>
      <w:r>
        <w:rPr>
          <w:sz w:val="20"/>
          <w:szCs w:val="20"/>
        </w:rPr>
        <w:t>Teniendo en cuenta la información que se debe visualizar y recolectar, se r</w:t>
      </w:r>
      <w:r w:rsidRPr="003E1509">
        <w:rPr>
          <w:sz w:val="20"/>
          <w:szCs w:val="20"/>
        </w:rPr>
        <w:t>ecomiend</w:t>
      </w:r>
      <w:r w:rsidR="008730CA">
        <w:rPr>
          <w:sz w:val="20"/>
          <w:szCs w:val="20"/>
        </w:rPr>
        <w:t>a</w:t>
      </w:r>
      <w:r>
        <w:rPr>
          <w:sz w:val="20"/>
          <w:szCs w:val="20"/>
        </w:rPr>
        <w:t xml:space="preserve"> </w:t>
      </w:r>
      <w:r w:rsidR="008730CA">
        <w:rPr>
          <w:sz w:val="20"/>
          <w:szCs w:val="20"/>
        </w:rPr>
        <w:t xml:space="preserve">que </w:t>
      </w:r>
      <w:r>
        <w:rPr>
          <w:sz w:val="20"/>
          <w:szCs w:val="20"/>
        </w:rPr>
        <w:t>los dispositivos móviles cumplan</w:t>
      </w:r>
      <w:r w:rsidR="008730CA">
        <w:rPr>
          <w:sz w:val="20"/>
          <w:szCs w:val="20"/>
        </w:rPr>
        <w:t xml:space="preserve"> con</w:t>
      </w:r>
      <w:r>
        <w:rPr>
          <w:sz w:val="20"/>
          <w:szCs w:val="20"/>
        </w:rPr>
        <w:t xml:space="preserve"> las siguientes características mínimas:</w:t>
      </w:r>
    </w:p>
    <w:p w14:paraId="50D9BEF4" w14:textId="3BC5BACC" w:rsidR="0011410A" w:rsidRPr="0011410A" w:rsidRDefault="008139FC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>Tablet</w:t>
      </w:r>
      <w:r w:rsidR="0011410A" w:rsidRPr="0011410A">
        <w:rPr>
          <w:sz w:val="20"/>
          <w:szCs w:val="20"/>
        </w:rPr>
        <w:t>.</w:t>
      </w:r>
      <w:r w:rsidRPr="0011410A">
        <w:rPr>
          <w:sz w:val="20"/>
          <w:szCs w:val="20"/>
        </w:rPr>
        <w:t xml:space="preserve"> </w:t>
      </w:r>
    </w:p>
    <w:p w14:paraId="26E3D7A7" w14:textId="27B3E786" w:rsidR="0011410A" w:rsidRPr="0011410A" w:rsidRDefault="00817688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>Sistema operativo Android o I</w:t>
      </w:r>
      <w:r w:rsidR="0011410A" w:rsidRPr="0011410A">
        <w:rPr>
          <w:sz w:val="20"/>
          <w:szCs w:val="20"/>
        </w:rPr>
        <w:t>OS.</w:t>
      </w:r>
    </w:p>
    <w:p w14:paraId="54E679FE" w14:textId="77777777" w:rsidR="0011410A" w:rsidRPr="0011410A" w:rsidRDefault="00817688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 xml:space="preserve">Conectividad a internet </w:t>
      </w:r>
      <w:proofErr w:type="spellStart"/>
      <w:r w:rsidRPr="0011410A">
        <w:rPr>
          <w:sz w:val="20"/>
          <w:szCs w:val="20"/>
        </w:rPr>
        <w:t>wifi</w:t>
      </w:r>
      <w:proofErr w:type="spellEnd"/>
      <w:r w:rsidRPr="0011410A">
        <w:rPr>
          <w:sz w:val="20"/>
          <w:szCs w:val="20"/>
        </w:rPr>
        <w:t xml:space="preserve"> y sim </w:t>
      </w:r>
      <w:proofErr w:type="spellStart"/>
      <w:r w:rsidRPr="0011410A">
        <w:rPr>
          <w:sz w:val="20"/>
          <w:szCs w:val="20"/>
        </w:rPr>
        <w:t>card</w:t>
      </w:r>
      <w:proofErr w:type="spellEnd"/>
      <w:r w:rsidR="0011410A" w:rsidRPr="0011410A">
        <w:rPr>
          <w:sz w:val="20"/>
          <w:szCs w:val="20"/>
        </w:rPr>
        <w:t>.</w:t>
      </w:r>
    </w:p>
    <w:p w14:paraId="0549B320" w14:textId="740C4EE5" w:rsidR="0011410A" w:rsidRPr="0011410A" w:rsidRDefault="0011410A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>Pantalla mínima</w:t>
      </w:r>
      <w:r w:rsidR="00817688" w:rsidRPr="0011410A">
        <w:rPr>
          <w:sz w:val="20"/>
          <w:szCs w:val="20"/>
        </w:rPr>
        <w:t xml:space="preserve"> </w:t>
      </w:r>
      <w:r w:rsidRPr="0011410A">
        <w:rPr>
          <w:sz w:val="20"/>
          <w:szCs w:val="20"/>
        </w:rPr>
        <w:t xml:space="preserve">de </w:t>
      </w:r>
      <w:r w:rsidR="00817688" w:rsidRPr="0011410A">
        <w:rPr>
          <w:sz w:val="20"/>
          <w:szCs w:val="20"/>
        </w:rPr>
        <w:t>8 pulgadas</w:t>
      </w:r>
      <w:r w:rsidRPr="0011410A">
        <w:rPr>
          <w:sz w:val="20"/>
          <w:szCs w:val="20"/>
        </w:rPr>
        <w:t>.</w:t>
      </w:r>
    </w:p>
    <w:p w14:paraId="08C969DA" w14:textId="77777777" w:rsidR="0011410A" w:rsidRPr="0011410A" w:rsidRDefault="00817688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 xml:space="preserve">Memoria </w:t>
      </w:r>
      <w:r w:rsidR="0011410A" w:rsidRPr="0011410A">
        <w:rPr>
          <w:sz w:val="20"/>
          <w:szCs w:val="20"/>
        </w:rPr>
        <w:t>RAM</w:t>
      </w:r>
      <w:r w:rsidRPr="0011410A">
        <w:rPr>
          <w:sz w:val="20"/>
          <w:szCs w:val="20"/>
        </w:rPr>
        <w:t xml:space="preserve"> 2GB</w:t>
      </w:r>
      <w:r w:rsidR="0011410A" w:rsidRPr="0011410A">
        <w:rPr>
          <w:sz w:val="20"/>
          <w:szCs w:val="20"/>
        </w:rPr>
        <w:t>.</w:t>
      </w:r>
    </w:p>
    <w:p w14:paraId="46C73343" w14:textId="4136EF96" w:rsidR="008139FC" w:rsidRDefault="00817688" w:rsidP="0011410A">
      <w:pPr>
        <w:pStyle w:val="Prrafodelista"/>
        <w:numPr>
          <w:ilvl w:val="0"/>
          <w:numId w:val="21"/>
        </w:numPr>
        <w:jc w:val="both"/>
        <w:rPr>
          <w:sz w:val="20"/>
          <w:szCs w:val="20"/>
        </w:rPr>
      </w:pPr>
      <w:r w:rsidRPr="0011410A">
        <w:rPr>
          <w:sz w:val="20"/>
          <w:szCs w:val="20"/>
        </w:rPr>
        <w:t>Almacenamiento 32GB</w:t>
      </w:r>
      <w:r w:rsidR="008139FC" w:rsidRPr="0011410A">
        <w:rPr>
          <w:sz w:val="20"/>
          <w:szCs w:val="20"/>
        </w:rPr>
        <w:t>.</w:t>
      </w:r>
    </w:p>
    <w:p w14:paraId="73922621" w14:textId="77777777" w:rsidR="0011410A" w:rsidRPr="0011410A" w:rsidRDefault="0011410A" w:rsidP="0011410A">
      <w:pPr>
        <w:pStyle w:val="Prrafodelista"/>
        <w:jc w:val="both"/>
        <w:rPr>
          <w:sz w:val="20"/>
          <w:szCs w:val="20"/>
        </w:rPr>
      </w:pPr>
    </w:p>
    <w:p w14:paraId="63065DFD" w14:textId="73DF6AC3" w:rsidR="008139FC" w:rsidRDefault="008139FC" w:rsidP="008139FC">
      <w:pPr>
        <w:pStyle w:val="Descripcin"/>
        <w:ind w:left="360"/>
        <w:rPr>
          <w:sz w:val="22"/>
          <w:szCs w:val="22"/>
        </w:rPr>
      </w:pPr>
      <w:r w:rsidRPr="003E1509">
        <w:rPr>
          <w:sz w:val="22"/>
          <w:szCs w:val="22"/>
        </w:rPr>
        <w:t xml:space="preserve">1.2 </w:t>
      </w:r>
      <w:r w:rsidR="00FE7B09" w:rsidRPr="003E1509">
        <w:rPr>
          <w:sz w:val="22"/>
          <w:szCs w:val="22"/>
        </w:rPr>
        <w:t>Paso a paso ingreso de Usuario:</w:t>
      </w:r>
    </w:p>
    <w:p w14:paraId="57F99BCC" w14:textId="431D1790" w:rsidR="003F7674" w:rsidRPr="003F7674" w:rsidRDefault="003F7674" w:rsidP="003F7674">
      <w:r w:rsidRPr="00E24B1E">
        <w:t>Para el ingreso a la aplicación, el usuario debe seguir en orden los pasos presentados a continuación.</w:t>
      </w:r>
    </w:p>
    <w:p w14:paraId="0650AC26" w14:textId="10A09495" w:rsidR="008139FC" w:rsidRDefault="00795281" w:rsidP="00256683">
      <w:r>
        <w:rPr>
          <w:noProof/>
          <w:lang w:val="es-CO" w:eastAsia="es-CO"/>
        </w:rPr>
        <w:drawing>
          <wp:inline distT="0" distB="0" distL="0" distR="0" wp14:anchorId="35A04F04" wp14:editId="32E657F8">
            <wp:extent cx="6216414" cy="248255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8365" cy="24833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14F800" w14:textId="2ED4EF53" w:rsidR="003F7674" w:rsidRDefault="003F7674" w:rsidP="003F7674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1</w:t>
      </w:r>
      <w:r w:rsidR="00D8072A">
        <w:rPr>
          <w:noProof/>
        </w:rPr>
        <w:fldChar w:fldCharType="end"/>
      </w:r>
      <w:r>
        <w:t>. Ingreso a la aplicación.</w:t>
      </w:r>
    </w:p>
    <w:p w14:paraId="5F4DC80D" w14:textId="334E197A" w:rsidR="00E24B1E" w:rsidRPr="00457540" w:rsidRDefault="00E24B1E" w:rsidP="00E24B1E">
      <w:pPr>
        <w:pStyle w:val="Prrafodelista"/>
        <w:numPr>
          <w:ilvl w:val="0"/>
          <w:numId w:val="20"/>
        </w:numPr>
        <w:rPr>
          <w:b/>
          <w:color w:val="C00000"/>
          <w:sz w:val="20"/>
          <w:szCs w:val="20"/>
          <w:u w:val="single"/>
        </w:rPr>
      </w:pPr>
      <w:r w:rsidRPr="00457540">
        <w:rPr>
          <w:b/>
          <w:color w:val="C00000"/>
          <w:sz w:val="20"/>
          <w:szCs w:val="20"/>
          <w:u w:val="single"/>
        </w:rPr>
        <w:t xml:space="preserve">Importante: </w:t>
      </w:r>
      <w:r>
        <w:rPr>
          <w:b/>
          <w:color w:val="C00000"/>
          <w:sz w:val="20"/>
          <w:szCs w:val="20"/>
          <w:u w:val="single"/>
        </w:rPr>
        <w:t>la contraseña asignada es la misma que se utiliza en directorio activo de Cafam</w:t>
      </w:r>
    </w:p>
    <w:p w14:paraId="24D0ABDD" w14:textId="5B0BF01C" w:rsidR="00E24B1E" w:rsidRDefault="00E24B1E" w:rsidP="00E24B1E"/>
    <w:p w14:paraId="745E1626" w14:textId="77777777" w:rsidR="00E24B1E" w:rsidRDefault="00E24B1E" w:rsidP="00E24B1E"/>
    <w:p w14:paraId="588499FA" w14:textId="723735BB" w:rsidR="00E24B1E" w:rsidRPr="00E24B1E" w:rsidRDefault="00E24B1E" w:rsidP="00E24B1E"/>
    <w:p w14:paraId="5FE8DD3C" w14:textId="3DE5330B" w:rsidR="003E1509" w:rsidRPr="003E1509" w:rsidRDefault="003E1509" w:rsidP="003E1509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>Consulta de afiliación de cliente</w:t>
      </w:r>
    </w:p>
    <w:p w14:paraId="037C1FD1" w14:textId="385D72F5" w:rsidR="003E1509" w:rsidRDefault="003E1509" w:rsidP="003E1509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2</w:t>
      </w:r>
      <w:r w:rsidRPr="003E1509">
        <w:rPr>
          <w:sz w:val="22"/>
          <w:szCs w:val="22"/>
        </w:rPr>
        <w:t xml:space="preserve">.1 </w:t>
      </w:r>
      <w:r>
        <w:rPr>
          <w:sz w:val="22"/>
          <w:szCs w:val="22"/>
        </w:rPr>
        <w:t>paso a paso consulta de afiliación:</w:t>
      </w:r>
    </w:p>
    <w:p w14:paraId="4BDD404F" w14:textId="3A908B36" w:rsidR="00ED5174" w:rsidRDefault="009F264D" w:rsidP="00ED5174">
      <w:r>
        <w:rPr>
          <w:noProof/>
          <w:lang w:val="es-CO" w:eastAsia="es-CO"/>
        </w:rPr>
        <w:drawing>
          <wp:inline distT="0" distB="0" distL="0" distR="0" wp14:anchorId="0D460F4C" wp14:editId="729C6131">
            <wp:extent cx="6193155" cy="2790825"/>
            <wp:effectExtent l="0" t="0" r="0" b="952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A0803" w14:textId="4FB72EFA" w:rsidR="003F7674" w:rsidRDefault="003F7674" w:rsidP="003F7674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2</w:t>
      </w:r>
      <w:r w:rsidR="00D8072A">
        <w:rPr>
          <w:noProof/>
        </w:rPr>
        <w:fldChar w:fldCharType="end"/>
      </w:r>
      <w:r>
        <w:t>. Consulta de afiliación.</w:t>
      </w:r>
    </w:p>
    <w:p w14:paraId="01F8F710" w14:textId="315FC2A4" w:rsidR="00ED5174" w:rsidRPr="00457540" w:rsidRDefault="00ED5174" w:rsidP="00ED5174">
      <w:pPr>
        <w:pStyle w:val="Prrafodelista"/>
        <w:numPr>
          <w:ilvl w:val="0"/>
          <w:numId w:val="20"/>
        </w:numPr>
        <w:rPr>
          <w:b/>
          <w:color w:val="C00000"/>
          <w:sz w:val="20"/>
          <w:szCs w:val="20"/>
          <w:u w:val="single"/>
        </w:rPr>
      </w:pPr>
      <w:r w:rsidRPr="00457540">
        <w:rPr>
          <w:b/>
          <w:color w:val="C00000"/>
          <w:sz w:val="20"/>
          <w:szCs w:val="20"/>
          <w:u w:val="single"/>
        </w:rPr>
        <w:t xml:space="preserve">Importante: </w:t>
      </w:r>
      <w:r w:rsidR="008120A9" w:rsidRPr="00457540">
        <w:rPr>
          <w:b/>
          <w:color w:val="C00000"/>
          <w:sz w:val="20"/>
          <w:szCs w:val="20"/>
          <w:u w:val="single"/>
        </w:rPr>
        <w:t xml:space="preserve">El </w:t>
      </w:r>
      <w:proofErr w:type="spellStart"/>
      <w:r w:rsidR="008120A9" w:rsidRPr="00457540">
        <w:rPr>
          <w:b/>
          <w:color w:val="C00000"/>
          <w:sz w:val="20"/>
          <w:szCs w:val="20"/>
          <w:u w:val="single"/>
        </w:rPr>
        <w:t>Nit</w:t>
      </w:r>
      <w:proofErr w:type="spellEnd"/>
      <w:r w:rsidR="008120A9" w:rsidRPr="00457540">
        <w:rPr>
          <w:b/>
          <w:color w:val="C00000"/>
          <w:sz w:val="20"/>
          <w:szCs w:val="20"/>
          <w:u w:val="single"/>
        </w:rPr>
        <w:t xml:space="preserve"> se debe ingresar junto con el número </w:t>
      </w:r>
      <w:r w:rsidR="00457540">
        <w:rPr>
          <w:b/>
          <w:color w:val="C00000"/>
          <w:sz w:val="20"/>
          <w:szCs w:val="20"/>
          <w:u w:val="single"/>
        </w:rPr>
        <w:t xml:space="preserve">de </w:t>
      </w:r>
      <w:r w:rsidR="008120A9" w:rsidRPr="00457540">
        <w:rPr>
          <w:b/>
          <w:color w:val="C00000"/>
          <w:sz w:val="20"/>
          <w:szCs w:val="20"/>
          <w:u w:val="single"/>
        </w:rPr>
        <w:t>verificación, sin ningún espacio ni símbolo</w:t>
      </w:r>
      <w:r w:rsidR="008F2552">
        <w:rPr>
          <w:b/>
          <w:color w:val="C00000"/>
          <w:sz w:val="20"/>
          <w:szCs w:val="20"/>
          <w:u w:val="single"/>
        </w:rPr>
        <w:t>.</w:t>
      </w:r>
    </w:p>
    <w:p w14:paraId="472AC48E" w14:textId="2CDCE3AE" w:rsidR="005736EF" w:rsidRPr="003E1509" w:rsidRDefault="005736EF" w:rsidP="005736EF">
      <w:pPr>
        <w:pStyle w:val="Descripcin"/>
        <w:ind w:left="720"/>
        <w:rPr>
          <w:sz w:val="22"/>
          <w:szCs w:val="22"/>
          <w:lang w:eastAsia="es-AR"/>
        </w:rPr>
      </w:pPr>
      <w:r>
        <w:rPr>
          <w:sz w:val="22"/>
          <w:szCs w:val="22"/>
        </w:rPr>
        <w:t>2</w:t>
      </w:r>
      <w:r w:rsidRPr="003E1509">
        <w:rPr>
          <w:sz w:val="22"/>
          <w:szCs w:val="22"/>
        </w:rPr>
        <w:t>.</w:t>
      </w:r>
      <w:r>
        <w:rPr>
          <w:sz w:val="22"/>
          <w:szCs w:val="22"/>
        </w:rPr>
        <w:t>2</w:t>
      </w:r>
      <w:r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>Empresa</w:t>
      </w:r>
      <w:r w:rsidR="00BF42F3">
        <w:rPr>
          <w:sz w:val="22"/>
          <w:szCs w:val="22"/>
        </w:rPr>
        <w:t>s</w:t>
      </w:r>
      <w:r>
        <w:rPr>
          <w:sz w:val="22"/>
          <w:szCs w:val="22"/>
        </w:rPr>
        <w:t xml:space="preserve"> Afiliada</w:t>
      </w:r>
      <w:r w:rsidR="00BF42F3">
        <w:rPr>
          <w:sz w:val="22"/>
          <w:szCs w:val="22"/>
        </w:rPr>
        <w:t>s – No Afiliadas – No Creada</w:t>
      </w:r>
      <w:r w:rsidR="00D5081D">
        <w:rPr>
          <w:sz w:val="22"/>
          <w:szCs w:val="22"/>
        </w:rPr>
        <w:t>s</w:t>
      </w:r>
    </w:p>
    <w:p w14:paraId="4EC347B7" w14:textId="00B62A4C" w:rsidR="0053350D" w:rsidRPr="00744B08" w:rsidRDefault="005736EF" w:rsidP="005D6F0A">
      <w:pPr>
        <w:jc w:val="both"/>
        <w:rPr>
          <w:sz w:val="20"/>
          <w:szCs w:val="20"/>
        </w:rPr>
      </w:pPr>
      <w:r w:rsidRPr="00744B08">
        <w:rPr>
          <w:sz w:val="20"/>
          <w:szCs w:val="20"/>
        </w:rPr>
        <w:t xml:space="preserve">La consulta </w:t>
      </w:r>
      <w:r w:rsidR="003F7674" w:rsidRPr="00744B08">
        <w:rPr>
          <w:sz w:val="20"/>
          <w:szCs w:val="20"/>
        </w:rPr>
        <w:t xml:space="preserve">de afiliación que se realice </w:t>
      </w:r>
      <w:r w:rsidRPr="00744B08">
        <w:rPr>
          <w:sz w:val="20"/>
          <w:szCs w:val="20"/>
        </w:rPr>
        <w:t xml:space="preserve">puede generar </w:t>
      </w:r>
      <w:r w:rsidR="0053350D" w:rsidRPr="00744B08">
        <w:rPr>
          <w:sz w:val="20"/>
          <w:szCs w:val="20"/>
        </w:rPr>
        <w:t>tres</w:t>
      </w:r>
      <w:r w:rsidRPr="00744B08">
        <w:rPr>
          <w:sz w:val="20"/>
          <w:szCs w:val="20"/>
        </w:rPr>
        <w:t xml:space="preserve"> </w:t>
      </w:r>
      <w:r w:rsidR="00BF42F3" w:rsidRPr="00744B08">
        <w:rPr>
          <w:sz w:val="20"/>
          <w:szCs w:val="20"/>
        </w:rPr>
        <w:t>resultados</w:t>
      </w:r>
      <w:r w:rsidRPr="00744B08">
        <w:rPr>
          <w:sz w:val="20"/>
          <w:szCs w:val="20"/>
        </w:rPr>
        <w:t xml:space="preserve">: </w:t>
      </w:r>
    </w:p>
    <w:p w14:paraId="34A316F1" w14:textId="77777777" w:rsidR="0053350D" w:rsidRPr="00744B08" w:rsidRDefault="005736EF" w:rsidP="005D6F0A">
      <w:pPr>
        <w:spacing w:after="0" w:line="240" w:lineRule="auto"/>
        <w:jc w:val="both"/>
        <w:rPr>
          <w:sz w:val="20"/>
          <w:szCs w:val="20"/>
        </w:rPr>
      </w:pPr>
      <w:r w:rsidRPr="00744B08">
        <w:rPr>
          <w:sz w:val="20"/>
          <w:szCs w:val="20"/>
        </w:rPr>
        <w:t>1. E</w:t>
      </w:r>
      <w:r w:rsidR="00BF42F3" w:rsidRPr="00744B08">
        <w:rPr>
          <w:sz w:val="20"/>
          <w:szCs w:val="20"/>
        </w:rPr>
        <w:t>mpresa</w:t>
      </w:r>
      <w:r w:rsidRPr="00744B08">
        <w:rPr>
          <w:sz w:val="20"/>
          <w:szCs w:val="20"/>
        </w:rPr>
        <w:t xml:space="preserve"> afiliada a C</w:t>
      </w:r>
      <w:r w:rsidR="0053350D" w:rsidRPr="00744B08">
        <w:rPr>
          <w:sz w:val="20"/>
          <w:szCs w:val="20"/>
        </w:rPr>
        <w:t>afam</w:t>
      </w:r>
      <w:r w:rsidRPr="00744B08">
        <w:rPr>
          <w:sz w:val="20"/>
          <w:szCs w:val="20"/>
        </w:rPr>
        <w:t xml:space="preserve"> </w:t>
      </w:r>
    </w:p>
    <w:p w14:paraId="6FB3DEC2" w14:textId="5FF3A57A" w:rsidR="0053350D" w:rsidRPr="00744B08" w:rsidRDefault="005736EF" w:rsidP="005D6F0A">
      <w:pPr>
        <w:spacing w:after="0" w:line="240" w:lineRule="auto"/>
        <w:jc w:val="both"/>
        <w:rPr>
          <w:sz w:val="20"/>
          <w:szCs w:val="20"/>
        </w:rPr>
      </w:pPr>
      <w:r w:rsidRPr="00744B08">
        <w:rPr>
          <w:sz w:val="20"/>
          <w:szCs w:val="20"/>
        </w:rPr>
        <w:t>2. Empresa no afiliada a Cafam</w:t>
      </w:r>
    </w:p>
    <w:p w14:paraId="6275B60E" w14:textId="7EB7BFC1" w:rsidR="005736EF" w:rsidRPr="00744B08" w:rsidRDefault="0053350D" w:rsidP="005D6F0A">
      <w:pPr>
        <w:spacing w:after="0" w:line="240" w:lineRule="auto"/>
        <w:jc w:val="both"/>
        <w:rPr>
          <w:sz w:val="20"/>
          <w:szCs w:val="20"/>
        </w:rPr>
      </w:pPr>
      <w:r w:rsidRPr="00744B08">
        <w:rPr>
          <w:sz w:val="20"/>
          <w:szCs w:val="20"/>
        </w:rPr>
        <w:t>3. Empresa no creada.</w:t>
      </w:r>
    </w:p>
    <w:p w14:paraId="58D62168" w14:textId="77777777" w:rsidR="00E47C46" w:rsidRPr="00744B08" w:rsidRDefault="00E47C46" w:rsidP="005D6F0A">
      <w:pPr>
        <w:spacing w:after="0" w:line="240" w:lineRule="auto"/>
        <w:jc w:val="both"/>
        <w:rPr>
          <w:sz w:val="20"/>
          <w:szCs w:val="20"/>
        </w:rPr>
      </w:pPr>
    </w:p>
    <w:p w14:paraId="29CC8952" w14:textId="245DAB30" w:rsidR="00BF42F3" w:rsidRPr="00744B08" w:rsidRDefault="00BF42F3" w:rsidP="005D6F0A">
      <w:pPr>
        <w:spacing w:after="0" w:line="240" w:lineRule="auto"/>
        <w:jc w:val="both"/>
        <w:rPr>
          <w:sz w:val="20"/>
          <w:szCs w:val="20"/>
        </w:rPr>
      </w:pPr>
      <w:r w:rsidRPr="00744B08">
        <w:rPr>
          <w:sz w:val="20"/>
          <w:szCs w:val="20"/>
        </w:rPr>
        <w:t xml:space="preserve">Si la empresa es afiliada a Cafam, en pantalla se podrá observar la siguiente información que indica que la empresa </w:t>
      </w:r>
    </w:p>
    <w:p w14:paraId="26BCCFE7" w14:textId="6899DE72" w:rsidR="0053350D" w:rsidRDefault="00BF42F3" w:rsidP="005D6F0A">
      <w:pPr>
        <w:spacing w:after="0" w:line="240" w:lineRule="auto"/>
        <w:jc w:val="both"/>
        <w:rPr>
          <w:sz w:val="20"/>
          <w:szCs w:val="20"/>
          <w:u w:val="single"/>
        </w:rPr>
      </w:pPr>
      <w:r w:rsidRPr="00744B08">
        <w:rPr>
          <w:sz w:val="20"/>
          <w:szCs w:val="20"/>
          <w:u w:val="single"/>
        </w:rPr>
        <w:t>SI está afiliada a Cafam:</w:t>
      </w:r>
    </w:p>
    <w:p w14:paraId="3480A4D7" w14:textId="06DA3898" w:rsidR="0053350D" w:rsidRDefault="00744B08" w:rsidP="008D353B">
      <w:pPr>
        <w:rPr>
          <w:sz w:val="20"/>
          <w:szCs w:val="20"/>
        </w:rPr>
      </w:pPr>
      <w:r>
        <w:rPr>
          <w:noProof/>
          <w:lang w:val="es-CO" w:eastAsia="es-CO"/>
        </w:rPr>
        <w:drawing>
          <wp:anchor distT="0" distB="0" distL="114300" distR="114300" simplePos="0" relativeHeight="251808768" behindDoc="0" locked="0" layoutInCell="1" allowOverlap="1" wp14:anchorId="2FE343EC" wp14:editId="759CE620">
            <wp:simplePos x="0" y="0"/>
            <wp:positionH relativeFrom="column">
              <wp:posOffset>208559</wp:posOffset>
            </wp:positionH>
            <wp:positionV relativeFrom="paragraph">
              <wp:posOffset>2104466</wp:posOffset>
            </wp:positionV>
            <wp:extent cx="965607" cy="222832"/>
            <wp:effectExtent l="0" t="0" r="6350" b="6350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356" cy="223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0"/>
          <w:szCs w:val="20"/>
          <w:lang w:val="es-CO" w:eastAsia="es-CO"/>
        </w:rPr>
        <w:drawing>
          <wp:anchor distT="0" distB="0" distL="114300" distR="114300" simplePos="0" relativeHeight="251809792" behindDoc="0" locked="0" layoutInCell="1" allowOverlap="1" wp14:anchorId="6B7DEB01" wp14:editId="1F354633">
            <wp:simplePos x="0" y="0"/>
            <wp:positionH relativeFrom="margin">
              <wp:posOffset>2102647</wp:posOffset>
            </wp:positionH>
            <wp:positionV relativeFrom="paragraph">
              <wp:posOffset>2104390</wp:posOffset>
            </wp:positionV>
            <wp:extent cx="880756" cy="223284"/>
            <wp:effectExtent l="0" t="0" r="0" b="571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56" cy="223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53B">
        <w:rPr>
          <w:noProof/>
          <w:sz w:val="20"/>
          <w:szCs w:val="20"/>
          <w:lang w:val="es-CO" w:eastAsia="es-CO"/>
        </w:rPr>
        <w:drawing>
          <wp:inline distT="0" distB="0" distL="0" distR="0" wp14:anchorId="1B77F011" wp14:editId="59D2CDA5">
            <wp:extent cx="5029200" cy="2617472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1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765" cy="263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EA66E" w14:textId="1DF7FB4E" w:rsidR="003F7674" w:rsidRDefault="003F7674" w:rsidP="003F7674">
      <w:pPr>
        <w:pStyle w:val="Descripcin"/>
        <w:rPr>
          <w:sz w:val="20"/>
          <w:szCs w:val="20"/>
        </w:rPr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3</w:t>
      </w:r>
      <w:r w:rsidR="00D8072A">
        <w:rPr>
          <w:noProof/>
        </w:rPr>
        <w:fldChar w:fldCharType="end"/>
      </w:r>
      <w:r>
        <w:t>. Empresa afiliada a Cafam.</w:t>
      </w:r>
    </w:p>
    <w:p w14:paraId="4640905D" w14:textId="3C22D0C4" w:rsidR="00BF42F3" w:rsidRPr="00744B08" w:rsidRDefault="00BF42F3" w:rsidP="005D6F0A">
      <w:pPr>
        <w:spacing w:after="0" w:line="240" w:lineRule="auto"/>
        <w:jc w:val="both"/>
        <w:rPr>
          <w:sz w:val="20"/>
          <w:szCs w:val="20"/>
        </w:rPr>
      </w:pPr>
      <w:r w:rsidRPr="00744B08">
        <w:rPr>
          <w:sz w:val="20"/>
          <w:szCs w:val="20"/>
        </w:rPr>
        <w:lastRenderedPageBreak/>
        <w:t xml:space="preserve">Si la empresa NO </w:t>
      </w:r>
      <w:r w:rsidR="00584940" w:rsidRPr="00744B08">
        <w:rPr>
          <w:sz w:val="20"/>
          <w:szCs w:val="20"/>
        </w:rPr>
        <w:t xml:space="preserve">está afiliada a Cafam, </w:t>
      </w:r>
      <w:r w:rsidRPr="00744B08">
        <w:rPr>
          <w:sz w:val="20"/>
          <w:szCs w:val="20"/>
        </w:rPr>
        <w:t xml:space="preserve">se podrá observar la siguiente información que indica que la empresa </w:t>
      </w:r>
    </w:p>
    <w:p w14:paraId="35EF2BD5" w14:textId="063E88D5" w:rsidR="00BF42F3" w:rsidRPr="00BF42F3" w:rsidRDefault="00BF42F3" w:rsidP="005D6F0A">
      <w:pPr>
        <w:spacing w:after="0" w:line="240" w:lineRule="auto"/>
        <w:jc w:val="both"/>
        <w:rPr>
          <w:sz w:val="20"/>
          <w:szCs w:val="20"/>
          <w:u w:val="single"/>
        </w:rPr>
      </w:pPr>
      <w:r w:rsidRPr="00744B08">
        <w:rPr>
          <w:sz w:val="20"/>
          <w:szCs w:val="20"/>
          <w:u w:val="single"/>
        </w:rPr>
        <w:t>NO está afiliada a Cafam:</w:t>
      </w:r>
    </w:p>
    <w:p w14:paraId="3371615F" w14:textId="367C3A73" w:rsidR="00BF42F3" w:rsidRDefault="00744B08" w:rsidP="008D353B">
      <w:pPr>
        <w:jc w:val="center"/>
        <w:rPr>
          <w:sz w:val="20"/>
          <w:szCs w:val="20"/>
        </w:rPr>
      </w:pPr>
      <w:r w:rsidRPr="00744B08">
        <w:rPr>
          <w:noProof/>
          <w:sz w:val="20"/>
          <w:szCs w:val="20"/>
          <w:lang w:val="es-CO" w:eastAsia="es-CO"/>
        </w:rPr>
        <w:drawing>
          <wp:anchor distT="0" distB="0" distL="114300" distR="114300" simplePos="0" relativeHeight="251812864" behindDoc="0" locked="0" layoutInCell="1" allowOverlap="1" wp14:anchorId="5B929559" wp14:editId="4FC1BA26">
            <wp:simplePos x="0" y="0"/>
            <wp:positionH relativeFrom="margin">
              <wp:posOffset>2570810</wp:posOffset>
            </wp:positionH>
            <wp:positionV relativeFrom="paragraph">
              <wp:posOffset>2599055</wp:posOffset>
            </wp:positionV>
            <wp:extent cx="1119225" cy="283236"/>
            <wp:effectExtent l="0" t="0" r="5080" b="254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9225" cy="283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44B08">
        <w:rPr>
          <w:noProof/>
          <w:sz w:val="20"/>
          <w:szCs w:val="20"/>
          <w:lang w:val="es-CO" w:eastAsia="es-CO"/>
        </w:rPr>
        <w:drawing>
          <wp:anchor distT="0" distB="0" distL="114300" distR="114300" simplePos="0" relativeHeight="251811840" behindDoc="0" locked="0" layoutInCell="1" allowOverlap="1" wp14:anchorId="728872BF" wp14:editId="56DB128F">
            <wp:simplePos x="0" y="0"/>
            <wp:positionH relativeFrom="column">
              <wp:posOffset>288414</wp:posOffset>
            </wp:positionH>
            <wp:positionV relativeFrom="paragraph">
              <wp:posOffset>2605455</wp:posOffset>
            </wp:positionV>
            <wp:extent cx="1207214" cy="277977"/>
            <wp:effectExtent l="0" t="0" r="0" b="8255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087" cy="28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53B">
        <w:rPr>
          <w:noProof/>
          <w:sz w:val="20"/>
          <w:szCs w:val="20"/>
          <w:lang w:val="es-CO" w:eastAsia="es-CO"/>
        </w:rPr>
        <w:drawing>
          <wp:inline distT="0" distB="0" distL="0" distR="0" wp14:anchorId="01C3981C" wp14:editId="21E17109">
            <wp:extent cx="6193155" cy="3223260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1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7D458D" w14:textId="01029387" w:rsidR="003F7674" w:rsidRDefault="003F7674" w:rsidP="003F7674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4</w:t>
      </w:r>
      <w:r w:rsidR="00D8072A">
        <w:rPr>
          <w:noProof/>
        </w:rPr>
        <w:fldChar w:fldCharType="end"/>
      </w:r>
      <w:r>
        <w:t>. Empresa no afiliada a Cafam.</w:t>
      </w:r>
    </w:p>
    <w:p w14:paraId="29B7B346" w14:textId="77855064" w:rsidR="00A823FE" w:rsidRPr="00A823FE" w:rsidRDefault="00A823FE" w:rsidP="00A823FE"/>
    <w:p w14:paraId="702DDCFF" w14:textId="10EDFEF3" w:rsidR="00BF42F3" w:rsidRDefault="00BF42F3" w:rsidP="00A823FE">
      <w:pPr>
        <w:spacing w:after="0" w:line="240" w:lineRule="auto"/>
        <w:jc w:val="both"/>
        <w:rPr>
          <w:sz w:val="20"/>
          <w:szCs w:val="20"/>
        </w:rPr>
      </w:pPr>
      <w:r w:rsidRPr="00A823FE">
        <w:rPr>
          <w:sz w:val="20"/>
          <w:szCs w:val="20"/>
        </w:rPr>
        <w:t xml:space="preserve">Si la empresa NO </w:t>
      </w:r>
      <w:r w:rsidR="00E04C52" w:rsidRPr="00A823FE">
        <w:rPr>
          <w:sz w:val="20"/>
          <w:szCs w:val="20"/>
        </w:rPr>
        <w:t>está</w:t>
      </w:r>
      <w:r w:rsidRPr="00A823FE">
        <w:rPr>
          <w:sz w:val="20"/>
          <w:szCs w:val="20"/>
        </w:rPr>
        <w:t xml:space="preserve"> creada, en pantalla se podrá observar </w:t>
      </w:r>
      <w:r w:rsidR="00A823FE" w:rsidRPr="00A823FE">
        <w:rPr>
          <w:sz w:val="20"/>
          <w:szCs w:val="20"/>
        </w:rPr>
        <w:t>el siguiente mensaje donde se indica que la empresa debe ser creada directamente desde la plataforma de New Plan:</w:t>
      </w:r>
    </w:p>
    <w:p w14:paraId="155A5CB6" w14:textId="77777777" w:rsidR="00A823FE" w:rsidRDefault="00A823FE" w:rsidP="00A823FE">
      <w:pPr>
        <w:spacing w:after="0" w:line="240" w:lineRule="auto"/>
        <w:jc w:val="both"/>
        <w:rPr>
          <w:sz w:val="20"/>
          <w:szCs w:val="20"/>
          <w:u w:val="single"/>
        </w:rPr>
      </w:pPr>
    </w:p>
    <w:p w14:paraId="3BED798D" w14:textId="5AA9CD7C" w:rsidR="00A823FE" w:rsidRPr="00BF42F3" w:rsidRDefault="00A823FE" w:rsidP="00A823FE">
      <w:pPr>
        <w:spacing w:after="0" w:line="240" w:lineRule="auto"/>
        <w:jc w:val="both"/>
        <w:rPr>
          <w:sz w:val="20"/>
          <w:szCs w:val="20"/>
          <w:u w:val="single"/>
        </w:rPr>
      </w:pPr>
      <w:r w:rsidRPr="00A823FE">
        <w:rPr>
          <w:noProof/>
          <w:sz w:val="20"/>
          <w:szCs w:val="20"/>
          <w:u w:val="single"/>
          <w:lang w:val="es-CO" w:eastAsia="es-CO"/>
        </w:rPr>
        <w:drawing>
          <wp:inline distT="0" distB="0" distL="0" distR="0" wp14:anchorId="3F3CE989" wp14:editId="02A8652B">
            <wp:extent cx="6193155" cy="2447290"/>
            <wp:effectExtent l="0" t="0" r="0" b="0"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244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8408FE" w14:textId="46A380F1" w:rsidR="00BF42F3" w:rsidRDefault="00BF42F3" w:rsidP="000C2213">
      <w:pPr>
        <w:jc w:val="center"/>
        <w:rPr>
          <w:sz w:val="20"/>
          <w:szCs w:val="20"/>
        </w:rPr>
      </w:pPr>
    </w:p>
    <w:p w14:paraId="488EB9D7" w14:textId="6F10B7B1" w:rsidR="003F7674" w:rsidRDefault="003F7674" w:rsidP="003F7674">
      <w:pPr>
        <w:pStyle w:val="Descripcin"/>
        <w:rPr>
          <w:sz w:val="20"/>
          <w:szCs w:val="20"/>
        </w:rPr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5</w:t>
      </w:r>
      <w:r w:rsidR="00D8072A">
        <w:rPr>
          <w:noProof/>
        </w:rPr>
        <w:fldChar w:fldCharType="end"/>
      </w:r>
      <w:r>
        <w:t>. Empresa no creada.</w:t>
      </w:r>
    </w:p>
    <w:p w14:paraId="2659B08C" w14:textId="77777777" w:rsidR="0004358B" w:rsidRDefault="0004358B" w:rsidP="005736EF">
      <w:pPr>
        <w:rPr>
          <w:sz w:val="20"/>
          <w:szCs w:val="20"/>
        </w:rPr>
      </w:pPr>
    </w:p>
    <w:p w14:paraId="29A13E13" w14:textId="77777777" w:rsidR="00A823FE" w:rsidRDefault="00A823FE" w:rsidP="005736EF">
      <w:pPr>
        <w:rPr>
          <w:sz w:val="20"/>
          <w:szCs w:val="20"/>
        </w:rPr>
      </w:pPr>
    </w:p>
    <w:p w14:paraId="59D6AE25" w14:textId="5A34A65E" w:rsidR="0004358B" w:rsidRPr="003E1509" w:rsidRDefault="00A823FE" w:rsidP="0004358B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>Ingreso información soporte de factura</w:t>
      </w:r>
    </w:p>
    <w:p w14:paraId="00F316E6" w14:textId="47CC1436" w:rsidR="003F7674" w:rsidRPr="004A6A2E" w:rsidRDefault="00A823FE" w:rsidP="003F7674">
      <w:pPr>
        <w:rPr>
          <w:sz w:val="20"/>
          <w:szCs w:val="20"/>
        </w:rPr>
      </w:pPr>
      <w:r w:rsidRPr="004A6A2E">
        <w:rPr>
          <w:sz w:val="20"/>
          <w:szCs w:val="20"/>
        </w:rPr>
        <w:t>El sistema permite ingresar la información de soporte de facturación del cliente.</w:t>
      </w:r>
    </w:p>
    <w:p w14:paraId="39795024" w14:textId="59D1B791" w:rsidR="004A6A2E" w:rsidRPr="004A6A2E" w:rsidRDefault="004A6A2E" w:rsidP="004A6A2E">
      <w:pPr>
        <w:pStyle w:val="Prrafodelista"/>
        <w:numPr>
          <w:ilvl w:val="0"/>
          <w:numId w:val="22"/>
        </w:numPr>
        <w:rPr>
          <w:sz w:val="20"/>
          <w:szCs w:val="20"/>
        </w:rPr>
      </w:pPr>
      <w:r w:rsidRPr="004A6A2E">
        <w:rPr>
          <w:sz w:val="20"/>
          <w:szCs w:val="20"/>
        </w:rPr>
        <w:t>Dar click sobre “Soporte de Factura”</w:t>
      </w:r>
    </w:p>
    <w:p w14:paraId="654CDE7C" w14:textId="6526EAA0" w:rsidR="00A823FE" w:rsidRDefault="004A6A2E" w:rsidP="003F7674">
      <w:pPr>
        <w:rPr>
          <w:sz w:val="20"/>
          <w:szCs w:val="20"/>
          <w:highlight w:val="yellow"/>
        </w:rPr>
      </w:pPr>
      <w:r>
        <w:rPr>
          <w:noProof/>
          <w:sz w:val="20"/>
          <w:szCs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FFF55EF" wp14:editId="30B4B709">
                <wp:simplePos x="0" y="0"/>
                <wp:positionH relativeFrom="column">
                  <wp:posOffset>201930</wp:posOffset>
                </wp:positionH>
                <wp:positionV relativeFrom="paragraph">
                  <wp:posOffset>2232660</wp:posOffset>
                </wp:positionV>
                <wp:extent cx="1381125" cy="333375"/>
                <wp:effectExtent l="0" t="0" r="28575" b="28575"/>
                <wp:wrapNone/>
                <wp:docPr id="9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3333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5AFF29" id="Rectángulo 9" o:spid="_x0000_s1026" style="position:absolute;margin-left:15.9pt;margin-top:175.8pt;width:108.75pt;height:26.2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" filled="f" strokecolor="red" strokeweight="2pt"/>
            </w:pict>
          </mc:Fallback>
        </mc:AlternateContent>
      </w:r>
      <w:r w:rsidR="00A823FE" w:rsidRPr="00A823FE">
        <w:rPr>
          <w:noProof/>
          <w:sz w:val="20"/>
          <w:szCs w:val="20"/>
          <w:highlight w:val="yellow"/>
          <w:lang w:val="es-CO" w:eastAsia="es-CO"/>
        </w:rPr>
        <w:drawing>
          <wp:inline distT="0" distB="0" distL="0" distR="0" wp14:anchorId="19FC5B17" wp14:editId="3D234D41">
            <wp:extent cx="5448300" cy="2573600"/>
            <wp:effectExtent l="0" t="0" r="0" b="0"/>
            <wp:docPr id="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3763" cy="2576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00272B" w14:textId="3291EF1A" w:rsidR="00A823FE" w:rsidRPr="003A1172" w:rsidRDefault="004A6A2E" w:rsidP="004A6A2E">
      <w:pPr>
        <w:pStyle w:val="Prrafodelista"/>
        <w:numPr>
          <w:ilvl w:val="0"/>
          <w:numId w:val="22"/>
        </w:numPr>
        <w:rPr>
          <w:sz w:val="20"/>
          <w:szCs w:val="20"/>
        </w:rPr>
      </w:pPr>
      <w:r w:rsidRPr="003A1172">
        <w:rPr>
          <w:sz w:val="20"/>
          <w:szCs w:val="20"/>
        </w:rPr>
        <w:t>Ingresar la información de cierre de factura y soporte de factura. Finalmente dar click en Aceptar</w:t>
      </w:r>
    </w:p>
    <w:p w14:paraId="7DFBF2CD" w14:textId="0273A8E0" w:rsidR="004A6A2E" w:rsidRDefault="004A6A2E" w:rsidP="004A6A2E">
      <w:pPr>
        <w:rPr>
          <w:sz w:val="20"/>
          <w:szCs w:val="20"/>
          <w:highlight w:val="yellow"/>
        </w:rPr>
      </w:pPr>
      <w:r>
        <w:rPr>
          <w:noProof/>
          <w:sz w:val="20"/>
          <w:szCs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4B2A0A52" wp14:editId="029A457A">
                <wp:simplePos x="0" y="0"/>
                <wp:positionH relativeFrom="margin">
                  <wp:posOffset>11430</wp:posOffset>
                </wp:positionH>
                <wp:positionV relativeFrom="paragraph">
                  <wp:posOffset>1032510</wp:posOffset>
                </wp:positionV>
                <wp:extent cx="866775" cy="276225"/>
                <wp:effectExtent l="0" t="0" r="28575" b="28575"/>
                <wp:wrapNone/>
                <wp:docPr id="15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1B9DFE" id="Rectángulo 15" o:spid="_x0000_s1026" style="position:absolute;margin-left:.9pt;margin-top:81.3pt;width:68.25pt;height:21.7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" filled="f" strokecolor="red" strokeweight="2pt">
                <w10:wrap anchorx="margin"/>
              </v:rect>
            </w:pict>
          </mc:Fallback>
        </mc:AlternateContent>
      </w:r>
      <w:r>
        <w:rPr>
          <w:noProof/>
          <w:sz w:val="20"/>
          <w:szCs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120F952" wp14:editId="6FFCE456">
                <wp:simplePos x="0" y="0"/>
                <wp:positionH relativeFrom="margin">
                  <wp:align>left</wp:align>
                </wp:positionH>
                <wp:positionV relativeFrom="paragraph">
                  <wp:posOffset>470535</wp:posOffset>
                </wp:positionV>
                <wp:extent cx="866775" cy="276225"/>
                <wp:effectExtent l="0" t="0" r="28575" b="28575"/>
                <wp:wrapNone/>
                <wp:docPr id="13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775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460FA1" id="Rectángulo 13" o:spid="_x0000_s1026" style="position:absolute;margin-left:0;margin-top:37.05pt;width:68.25pt;height:21.75pt;z-index:251800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" filled="f" strokecolor="red" strokeweight="2pt">
                <w10:wrap anchorx="margin"/>
              </v:rect>
            </w:pict>
          </mc:Fallback>
        </mc:AlternateContent>
      </w:r>
      <w:r>
        <w:rPr>
          <w:noProof/>
          <w:sz w:val="20"/>
          <w:szCs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1B5CC4C" wp14:editId="3DDF4574">
                <wp:simplePos x="0" y="0"/>
                <wp:positionH relativeFrom="margin">
                  <wp:posOffset>1811655</wp:posOffset>
                </wp:positionH>
                <wp:positionV relativeFrom="paragraph">
                  <wp:posOffset>2280285</wp:posOffset>
                </wp:positionV>
                <wp:extent cx="1857375" cy="276225"/>
                <wp:effectExtent l="0" t="0" r="28575" b="28575"/>
                <wp:wrapNone/>
                <wp:docPr id="12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7375" cy="2762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66A3D9" id="Rectángulo 12" o:spid="_x0000_s1026" style="position:absolute;margin-left:142.65pt;margin-top:179.55pt;width:146.25pt;height:21.75pt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" filled="f" strokecolor="red" strokeweight="2pt">
                <w10:wrap anchorx="margin"/>
              </v:rect>
            </w:pict>
          </mc:Fallback>
        </mc:AlternateContent>
      </w:r>
      <w:r>
        <w:rPr>
          <w:noProof/>
          <w:sz w:val="20"/>
          <w:szCs w:val="20"/>
          <w:highlight w:val="yellow"/>
          <w:lang w:val="es-CO" w:eastAsia="es-CO"/>
        </w:rPr>
        <w:drawing>
          <wp:inline distT="0" distB="0" distL="0" distR="0" wp14:anchorId="280918A0" wp14:editId="5A9CFC99">
            <wp:extent cx="5438775" cy="2535306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177" cy="253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E8D65" w14:textId="77777777" w:rsidR="004A6A2E" w:rsidRDefault="004A6A2E" w:rsidP="004A6A2E">
      <w:pPr>
        <w:rPr>
          <w:sz w:val="20"/>
          <w:szCs w:val="20"/>
          <w:highlight w:val="yellow"/>
        </w:rPr>
      </w:pPr>
    </w:p>
    <w:p w14:paraId="70A17B16" w14:textId="4381E2AB" w:rsidR="004A6A2E" w:rsidRDefault="004A6A2E" w:rsidP="004A6A2E">
      <w:pPr>
        <w:rPr>
          <w:sz w:val="20"/>
          <w:szCs w:val="20"/>
          <w:highlight w:val="yellow"/>
        </w:rPr>
      </w:pPr>
    </w:p>
    <w:p w14:paraId="19B4AC85" w14:textId="31B03970" w:rsidR="005D64E9" w:rsidRDefault="005D64E9" w:rsidP="004A6A2E">
      <w:pPr>
        <w:rPr>
          <w:sz w:val="20"/>
          <w:szCs w:val="20"/>
          <w:highlight w:val="yellow"/>
        </w:rPr>
      </w:pPr>
    </w:p>
    <w:p w14:paraId="434B2A61" w14:textId="304E4DBA" w:rsidR="005D64E9" w:rsidRPr="004A6A2E" w:rsidRDefault="005D64E9" w:rsidP="004A6A2E">
      <w:pPr>
        <w:rPr>
          <w:sz w:val="20"/>
          <w:szCs w:val="20"/>
          <w:highlight w:val="yellow"/>
        </w:rPr>
      </w:pPr>
    </w:p>
    <w:p w14:paraId="3ED9B12A" w14:textId="1DA76491" w:rsidR="0004358B" w:rsidRPr="003E1509" w:rsidRDefault="0004358B" w:rsidP="0004358B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>Creación de Contacto</w:t>
      </w:r>
      <w:r w:rsidR="00792D74">
        <w:rPr>
          <w:sz w:val="28"/>
        </w:rPr>
        <w:t xml:space="preserve"> para empresas afiliadas y no afiliadas</w:t>
      </w:r>
    </w:p>
    <w:p w14:paraId="406E5B52" w14:textId="77777777" w:rsidR="00792D74" w:rsidRPr="00792D74" w:rsidRDefault="00792D74" w:rsidP="005D6F0A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sistema permite crear nuevos contactos </w:t>
      </w:r>
      <w:r w:rsidR="00E52F02">
        <w:rPr>
          <w:sz w:val="20"/>
          <w:szCs w:val="20"/>
        </w:rPr>
        <w:t>para</w:t>
      </w:r>
      <w:r>
        <w:rPr>
          <w:sz w:val="20"/>
          <w:szCs w:val="20"/>
        </w:rPr>
        <w:t xml:space="preserve"> las empresas consultadas. Esto le permite al asesor comerc</w:t>
      </w:r>
      <w:r w:rsidR="00923C5D">
        <w:rPr>
          <w:sz w:val="20"/>
          <w:szCs w:val="20"/>
        </w:rPr>
        <w:t>ial crear el</w:t>
      </w:r>
      <w:r w:rsidR="00E52F02">
        <w:rPr>
          <w:sz w:val="20"/>
          <w:szCs w:val="20"/>
        </w:rPr>
        <w:t xml:space="preserve"> contacto actual con el que está</w:t>
      </w:r>
      <w:r w:rsidR="00923C5D">
        <w:rPr>
          <w:sz w:val="20"/>
          <w:szCs w:val="20"/>
        </w:rPr>
        <w:t xml:space="preserve"> negociando.</w:t>
      </w:r>
    </w:p>
    <w:p w14:paraId="64B22211" w14:textId="77777777" w:rsidR="00926E84" w:rsidRPr="003E1509" w:rsidRDefault="00792D74" w:rsidP="00926E84">
      <w:pPr>
        <w:pStyle w:val="Descripcin"/>
        <w:ind w:left="720"/>
        <w:rPr>
          <w:sz w:val="22"/>
          <w:szCs w:val="22"/>
          <w:lang w:eastAsia="es-AR"/>
        </w:rPr>
      </w:pPr>
      <w:r>
        <w:rPr>
          <w:sz w:val="22"/>
          <w:szCs w:val="22"/>
        </w:rPr>
        <w:t>4</w:t>
      </w:r>
      <w:r w:rsidR="00926E84" w:rsidRPr="003E1509">
        <w:rPr>
          <w:sz w:val="22"/>
          <w:szCs w:val="22"/>
        </w:rPr>
        <w:t>.</w:t>
      </w:r>
      <w:r>
        <w:rPr>
          <w:sz w:val="22"/>
          <w:szCs w:val="22"/>
        </w:rPr>
        <w:t>1</w:t>
      </w:r>
      <w:r w:rsidR="00926E84"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>Paso a Paso c</w:t>
      </w:r>
      <w:r w:rsidR="00926E84">
        <w:rPr>
          <w:sz w:val="22"/>
          <w:szCs w:val="22"/>
        </w:rPr>
        <w:t xml:space="preserve">reación de </w:t>
      </w:r>
      <w:r>
        <w:rPr>
          <w:sz w:val="22"/>
          <w:szCs w:val="22"/>
        </w:rPr>
        <w:t>c</w:t>
      </w:r>
      <w:r w:rsidR="00926E84">
        <w:rPr>
          <w:sz w:val="22"/>
          <w:szCs w:val="22"/>
        </w:rPr>
        <w:t>ontacto</w:t>
      </w:r>
      <w:r>
        <w:rPr>
          <w:sz w:val="22"/>
          <w:szCs w:val="22"/>
        </w:rPr>
        <w:t>:</w:t>
      </w:r>
    </w:p>
    <w:p w14:paraId="20D1D8BE" w14:textId="1CCA4CB2" w:rsidR="001D7E96" w:rsidRDefault="00A51821" w:rsidP="005736EF">
      <w:pPr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7CBA39BE" wp14:editId="7BB3EA2D">
            <wp:extent cx="4964927" cy="1843431"/>
            <wp:effectExtent l="0" t="0" r="7620" b="444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45" cy="1846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74C073" w14:textId="3C6DAA8C" w:rsidR="00BF42F3" w:rsidRDefault="00095273" w:rsidP="00095273">
      <w:pPr>
        <w:pStyle w:val="Descripcin"/>
        <w:rPr>
          <w:sz w:val="20"/>
          <w:szCs w:val="20"/>
        </w:rPr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6</w:t>
      </w:r>
      <w:r w:rsidR="00D8072A">
        <w:rPr>
          <w:noProof/>
        </w:rPr>
        <w:fldChar w:fldCharType="end"/>
      </w:r>
      <w:r>
        <w:t>. Creación de contacto.</w:t>
      </w:r>
    </w:p>
    <w:p w14:paraId="7307C3EE" w14:textId="6A3BECA4" w:rsidR="008C406E" w:rsidRDefault="00586391" w:rsidP="005736EF">
      <w:pPr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4DF3BEAF" wp14:editId="17F24990">
            <wp:extent cx="3759958" cy="993282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802" cy="1005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33476C" w14:textId="7CAF0677" w:rsidR="00586391" w:rsidRPr="00792D74" w:rsidRDefault="00586391" w:rsidP="00586391">
      <w:pPr>
        <w:jc w:val="both"/>
        <w:rPr>
          <w:sz w:val="20"/>
          <w:szCs w:val="20"/>
        </w:rPr>
      </w:pPr>
      <w:r>
        <w:rPr>
          <w:sz w:val="20"/>
          <w:szCs w:val="20"/>
        </w:rPr>
        <w:t>Si toda la información se encuentra en orden, se procede con el registro del evento dando click en continuar:</w:t>
      </w:r>
    </w:p>
    <w:p w14:paraId="5708E3A1" w14:textId="49EF3F29" w:rsidR="00586391" w:rsidRDefault="00586391" w:rsidP="00095273">
      <w:pPr>
        <w:pStyle w:val="Descripcin"/>
      </w:pPr>
      <w:r>
        <w:rPr>
          <w:noProof/>
          <w:lang w:val="es-CO" w:eastAsia="es-CO"/>
        </w:rPr>
        <w:drawing>
          <wp:inline distT="0" distB="0" distL="0" distR="0" wp14:anchorId="61731095" wp14:editId="54BD493A">
            <wp:extent cx="5296679" cy="1340428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70" cy="13447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118A95" w14:textId="77777777" w:rsidR="00586391" w:rsidRDefault="00586391" w:rsidP="00095273">
      <w:pPr>
        <w:pStyle w:val="Descripcin"/>
      </w:pPr>
    </w:p>
    <w:p w14:paraId="034B22C2" w14:textId="584480AA" w:rsidR="00095273" w:rsidRDefault="00095273" w:rsidP="00095273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7</w:t>
      </w:r>
      <w:r w:rsidR="00D8072A">
        <w:rPr>
          <w:noProof/>
        </w:rPr>
        <w:fldChar w:fldCharType="end"/>
      </w:r>
      <w:r>
        <w:t>. Envío de información de nuevo contacto a New Plan</w:t>
      </w:r>
      <w:r w:rsidR="00586391">
        <w:t xml:space="preserve"> y “continuar” </w:t>
      </w:r>
    </w:p>
    <w:p w14:paraId="040EFFEE" w14:textId="77777777" w:rsidR="00586391" w:rsidRDefault="00586391" w:rsidP="00586391"/>
    <w:p w14:paraId="4E7D05F5" w14:textId="77777777" w:rsidR="00586391" w:rsidRDefault="00586391" w:rsidP="00586391"/>
    <w:p w14:paraId="2D5A6032" w14:textId="77777777" w:rsidR="00586391" w:rsidRDefault="00586391" w:rsidP="00586391"/>
    <w:p w14:paraId="7F292FFB" w14:textId="77777777" w:rsidR="00586391" w:rsidRDefault="00586391" w:rsidP="00586391"/>
    <w:p w14:paraId="6A22BDDF" w14:textId="77777777" w:rsidR="00586391" w:rsidRDefault="00586391" w:rsidP="00586391"/>
    <w:p w14:paraId="51DB006F" w14:textId="77777777" w:rsidR="00586391" w:rsidRDefault="00586391" w:rsidP="00586391"/>
    <w:p w14:paraId="0BF47E98" w14:textId="77777777" w:rsidR="00831A33" w:rsidRPr="003E1509" w:rsidRDefault="00831A33" w:rsidP="00831A33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>Registro de evento y reservas</w:t>
      </w:r>
    </w:p>
    <w:p w14:paraId="3DA94DE2" w14:textId="77777777" w:rsidR="00831A33" w:rsidRPr="003E1509" w:rsidRDefault="0044527C" w:rsidP="00831A33">
      <w:pPr>
        <w:pStyle w:val="Descripcin"/>
        <w:ind w:left="720"/>
        <w:rPr>
          <w:sz w:val="22"/>
          <w:szCs w:val="22"/>
          <w:lang w:eastAsia="es-AR"/>
        </w:rPr>
      </w:pPr>
      <w:r>
        <w:rPr>
          <w:sz w:val="22"/>
          <w:szCs w:val="22"/>
        </w:rPr>
        <w:t>5</w:t>
      </w:r>
      <w:r w:rsidR="00831A33" w:rsidRPr="003E1509">
        <w:rPr>
          <w:sz w:val="22"/>
          <w:szCs w:val="22"/>
        </w:rPr>
        <w:t>.</w:t>
      </w:r>
      <w:r w:rsidR="00831A33">
        <w:rPr>
          <w:sz w:val="22"/>
          <w:szCs w:val="22"/>
        </w:rPr>
        <w:t>1</w:t>
      </w:r>
      <w:r w:rsidR="00831A33"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>Paso a paso opción “Evento”</w:t>
      </w:r>
    </w:p>
    <w:p w14:paraId="231DA794" w14:textId="11D468B7" w:rsidR="00BF42F3" w:rsidRDefault="00586391" w:rsidP="005D6F0A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La pestaña </w:t>
      </w:r>
      <w:r w:rsidR="0044527C">
        <w:rPr>
          <w:sz w:val="20"/>
          <w:szCs w:val="20"/>
        </w:rPr>
        <w:t>“Evento” le permite al asesor comercial diligenciar los campos requeridos para la creación de un evento</w:t>
      </w:r>
      <w:r w:rsidR="001A63B2">
        <w:rPr>
          <w:sz w:val="20"/>
          <w:szCs w:val="20"/>
        </w:rPr>
        <w:t>.</w:t>
      </w:r>
      <w:r w:rsidR="0044527C">
        <w:rPr>
          <w:sz w:val="20"/>
          <w:szCs w:val="20"/>
        </w:rPr>
        <w:t xml:space="preserve"> </w:t>
      </w:r>
      <w:r w:rsidR="001A63B2">
        <w:rPr>
          <w:sz w:val="20"/>
          <w:szCs w:val="20"/>
        </w:rPr>
        <w:t xml:space="preserve">          A</w:t>
      </w:r>
      <w:r w:rsidR="0044527C">
        <w:rPr>
          <w:sz w:val="20"/>
          <w:szCs w:val="20"/>
        </w:rPr>
        <w:t xml:space="preserve"> continuación se podrá observar el paso a paso de este proceso:</w:t>
      </w:r>
    </w:p>
    <w:p w14:paraId="43B28F63" w14:textId="5F158145" w:rsidR="001A63B2" w:rsidRDefault="00DA5F9A" w:rsidP="00E2776C">
      <w:pPr>
        <w:jc w:val="both"/>
      </w:pPr>
      <w:r>
        <w:rPr>
          <w:noProof/>
          <w:lang w:val="es-CO" w:eastAsia="es-CO"/>
        </w:rPr>
        <w:drawing>
          <wp:anchor distT="0" distB="0" distL="114300" distR="114300" simplePos="0" relativeHeight="251814912" behindDoc="0" locked="0" layoutInCell="1" allowOverlap="1" wp14:anchorId="024CBB69" wp14:editId="4416C2A4">
            <wp:simplePos x="0" y="0"/>
            <wp:positionH relativeFrom="column">
              <wp:posOffset>4655736</wp:posOffset>
            </wp:positionH>
            <wp:positionV relativeFrom="paragraph">
              <wp:posOffset>2985567</wp:posOffset>
            </wp:positionV>
            <wp:extent cx="1457325" cy="269875"/>
            <wp:effectExtent l="0" t="0" r="9525" b="0"/>
            <wp:wrapNone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6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O" w:eastAsia="es-CO"/>
        </w:rPr>
        <w:drawing>
          <wp:anchor distT="0" distB="0" distL="114300" distR="114300" simplePos="0" relativeHeight="251813888" behindDoc="0" locked="0" layoutInCell="1" allowOverlap="1" wp14:anchorId="36EDEAE7" wp14:editId="58BDF6A6">
            <wp:simplePos x="0" y="0"/>
            <wp:positionH relativeFrom="column">
              <wp:posOffset>3672038</wp:posOffset>
            </wp:positionH>
            <wp:positionV relativeFrom="paragraph">
              <wp:posOffset>2941955</wp:posOffset>
            </wp:positionV>
            <wp:extent cx="1164566" cy="350532"/>
            <wp:effectExtent l="0" t="0" r="0" b="0"/>
            <wp:wrapNone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66" cy="3505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232B">
        <w:rPr>
          <w:noProof/>
          <w:lang w:val="es-CO" w:eastAsia="es-CO"/>
        </w:rPr>
        <w:drawing>
          <wp:inline distT="0" distB="0" distL="0" distR="0" wp14:anchorId="2D3FB00A" wp14:editId="34D78576">
            <wp:extent cx="6193155" cy="3223260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1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0F737" w14:textId="1CEA2EE3" w:rsidR="00095273" w:rsidRDefault="00095273" w:rsidP="00095273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8</w:t>
      </w:r>
      <w:r w:rsidR="00D8072A">
        <w:rPr>
          <w:noProof/>
        </w:rPr>
        <w:fldChar w:fldCharType="end"/>
      </w:r>
      <w:r>
        <w:t>. Creación de eventos.</w:t>
      </w:r>
    </w:p>
    <w:p w14:paraId="24CB2AEB" w14:textId="5C44B019" w:rsidR="0044527C" w:rsidRDefault="0044527C" w:rsidP="00CA1D04">
      <w:pPr>
        <w:pStyle w:val="Descripcin"/>
        <w:rPr>
          <w:sz w:val="22"/>
          <w:szCs w:val="22"/>
        </w:rPr>
      </w:pPr>
      <w:r>
        <w:rPr>
          <w:sz w:val="22"/>
          <w:szCs w:val="22"/>
        </w:rPr>
        <w:t>5</w:t>
      </w:r>
      <w:r w:rsidRPr="003E1509">
        <w:rPr>
          <w:sz w:val="22"/>
          <w:szCs w:val="22"/>
        </w:rPr>
        <w:t>.</w:t>
      </w:r>
      <w:r>
        <w:rPr>
          <w:sz w:val="22"/>
          <w:szCs w:val="22"/>
        </w:rPr>
        <w:t>2</w:t>
      </w:r>
      <w:r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>Paso a paso opción “</w:t>
      </w:r>
      <w:r w:rsidR="00E0251D">
        <w:rPr>
          <w:sz w:val="22"/>
          <w:szCs w:val="22"/>
        </w:rPr>
        <w:t>Agregar Reserva</w:t>
      </w:r>
      <w:r>
        <w:rPr>
          <w:sz w:val="22"/>
          <w:szCs w:val="22"/>
        </w:rPr>
        <w:t>”</w:t>
      </w:r>
    </w:p>
    <w:p w14:paraId="213A4487" w14:textId="7E123C2B" w:rsidR="0044527C" w:rsidRDefault="00CA1D04" w:rsidP="00E2776C">
      <w:pPr>
        <w:jc w:val="both"/>
      </w:pPr>
      <w:r>
        <w:rPr>
          <w:noProof/>
          <w:lang w:val="es-CO" w:eastAsia="es-CO"/>
        </w:rPr>
        <w:drawing>
          <wp:inline distT="0" distB="0" distL="0" distR="0" wp14:anchorId="6A0DCAF3" wp14:editId="6FCEAFF7">
            <wp:extent cx="6381207" cy="2581275"/>
            <wp:effectExtent l="0" t="0" r="63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029" cy="258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229153" w14:textId="04EADD58" w:rsidR="003D40D1" w:rsidRPr="003D40D1" w:rsidRDefault="00095273" w:rsidP="00E17693">
      <w:pPr>
        <w:pStyle w:val="Descripcin"/>
      </w:pPr>
      <w:r>
        <w:t xml:space="preserve">Fig. </w:t>
      </w:r>
      <w:r w:rsidR="00DA5F9A">
        <w:rPr>
          <w:noProof/>
        </w:rPr>
        <w:t>9</w:t>
      </w:r>
      <w:r>
        <w:t>. Agregar Reserva</w:t>
      </w:r>
      <w:r w:rsidR="00E17693">
        <w:t xml:space="preserve"> y creación de la reserva</w:t>
      </w:r>
      <w:r>
        <w:t>.</w:t>
      </w:r>
    </w:p>
    <w:p w14:paraId="442E47C9" w14:textId="77777777" w:rsidR="000C413B" w:rsidRDefault="000C413B" w:rsidP="00E0251D">
      <w:pPr>
        <w:pStyle w:val="Descripcin"/>
        <w:ind w:left="720"/>
        <w:rPr>
          <w:sz w:val="22"/>
          <w:szCs w:val="22"/>
        </w:rPr>
      </w:pPr>
    </w:p>
    <w:p w14:paraId="3E84B3C0" w14:textId="77777777" w:rsidR="000C413B" w:rsidRDefault="000C413B" w:rsidP="00E0251D">
      <w:pPr>
        <w:pStyle w:val="Descripcin"/>
        <w:ind w:left="720"/>
        <w:rPr>
          <w:sz w:val="22"/>
          <w:szCs w:val="22"/>
        </w:rPr>
      </w:pPr>
    </w:p>
    <w:p w14:paraId="2C7BCCB7" w14:textId="77777777" w:rsidR="00E0251D" w:rsidRPr="003E1509" w:rsidRDefault="00E0251D" w:rsidP="00E0251D">
      <w:pPr>
        <w:pStyle w:val="Descripcin"/>
        <w:ind w:left="720"/>
        <w:rPr>
          <w:sz w:val="22"/>
          <w:szCs w:val="22"/>
          <w:lang w:eastAsia="es-AR"/>
        </w:rPr>
      </w:pPr>
      <w:r>
        <w:rPr>
          <w:sz w:val="22"/>
          <w:szCs w:val="22"/>
        </w:rPr>
        <w:lastRenderedPageBreak/>
        <w:t>5</w:t>
      </w:r>
      <w:r w:rsidRPr="003E1509">
        <w:rPr>
          <w:sz w:val="22"/>
          <w:szCs w:val="22"/>
        </w:rPr>
        <w:t>.</w:t>
      </w:r>
      <w:r>
        <w:rPr>
          <w:sz w:val="22"/>
          <w:szCs w:val="22"/>
        </w:rPr>
        <w:t>3</w:t>
      </w:r>
      <w:r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Obtención de </w:t>
      </w:r>
      <w:r w:rsidR="00AF17FA">
        <w:rPr>
          <w:sz w:val="22"/>
          <w:szCs w:val="22"/>
        </w:rPr>
        <w:t>número</w:t>
      </w:r>
      <w:r>
        <w:rPr>
          <w:sz w:val="22"/>
          <w:szCs w:val="22"/>
        </w:rPr>
        <w:t xml:space="preserve"> de evento “Crear Evento”</w:t>
      </w:r>
    </w:p>
    <w:p w14:paraId="2469585B" w14:textId="7CCD5524" w:rsidR="005D6F0A" w:rsidRDefault="004B5C52" w:rsidP="005D6F0A">
      <w:pPr>
        <w:rPr>
          <w:sz w:val="20"/>
          <w:szCs w:val="20"/>
        </w:rPr>
      </w:pPr>
      <w:r>
        <w:rPr>
          <w:sz w:val="20"/>
          <w:szCs w:val="20"/>
        </w:rPr>
        <w:t>Una vez se tenga la primera reserva creada, se podrá crear más reservas, editar una</w:t>
      </w:r>
      <w:r w:rsidR="00DA5F9A">
        <w:rPr>
          <w:sz w:val="20"/>
          <w:szCs w:val="20"/>
        </w:rPr>
        <w:t xml:space="preserve"> reserva o eliminar una reserva</w:t>
      </w:r>
      <w:r>
        <w:rPr>
          <w:sz w:val="20"/>
          <w:szCs w:val="20"/>
        </w:rPr>
        <w:t xml:space="preserve"> que fue creada por error:</w:t>
      </w:r>
    </w:p>
    <w:p w14:paraId="6DFB38B3" w14:textId="183EDD56" w:rsidR="00E17693" w:rsidRDefault="00DA5F9A" w:rsidP="003D40D1">
      <w:pPr>
        <w:pStyle w:val="Descripcin"/>
        <w:rPr>
          <w:noProof/>
          <w:sz w:val="20"/>
          <w:szCs w:val="20"/>
          <w:lang w:val="es-CO" w:eastAsia="es-CO"/>
        </w:rPr>
      </w:pPr>
      <w:r>
        <w:rPr>
          <w:noProof/>
          <w:sz w:val="20"/>
          <w:szCs w:val="20"/>
          <w:lang w:val="es-CO" w:eastAsia="es-CO"/>
        </w:rPr>
        <w:drawing>
          <wp:anchor distT="0" distB="0" distL="114300" distR="114300" simplePos="0" relativeHeight="251815936" behindDoc="0" locked="0" layoutInCell="1" allowOverlap="1" wp14:anchorId="09B2349C" wp14:editId="7E297A5E">
            <wp:simplePos x="0" y="0"/>
            <wp:positionH relativeFrom="margin">
              <wp:posOffset>4603750</wp:posOffset>
            </wp:positionH>
            <wp:positionV relativeFrom="paragraph">
              <wp:posOffset>2886338</wp:posOffset>
            </wp:positionV>
            <wp:extent cx="189782" cy="198982"/>
            <wp:effectExtent l="0" t="0" r="1270" b="0"/>
            <wp:wrapNone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82" cy="198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693">
        <w:rPr>
          <w:noProof/>
          <w:sz w:val="20"/>
          <w:szCs w:val="20"/>
          <w:lang w:val="es-CO" w:eastAsia="es-CO"/>
        </w:rPr>
        <w:drawing>
          <wp:inline distT="0" distB="0" distL="0" distR="0" wp14:anchorId="712993D3" wp14:editId="41FEFC91">
            <wp:extent cx="6193155" cy="3223260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1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F66A8" w14:textId="1BB77E29" w:rsidR="004B5C52" w:rsidRDefault="003D40D1" w:rsidP="003D40D1">
      <w:pPr>
        <w:pStyle w:val="Descripcin"/>
        <w:rPr>
          <w:sz w:val="20"/>
          <w:szCs w:val="20"/>
        </w:rPr>
      </w:pPr>
      <w:r>
        <w:t xml:space="preserve">Fig. </w:t>
      </w:r>
      <w:r w:rsidR="00DA5F9A">
        <w:t>1</w:t>
      </w:r>
      <w:r w:rsidR="00DA5F9A">
        <w:rPr>
          <w:noProof/>
        </w:rPr>
        <w:t>0</w:t>
      </w:r>
      <w:r>
        <w:t>. Visualización de reservas.</w:t>
      </w:r>
    </w:p>
    <w:p w14:paraId="64C245CC" w14:textId="77777777" w:rsidR="006963C2" w:rsidRDefault="006963C2" w:rsidP="005D6F0A">
      <w:pPr>
        <w:rPr>
          <w:sz w:val="20"/>
          <w:szCs w:val="20"/>
        </w:rPr>
      </w:pPr>
      <w:r>
        <w:rPr>
          <w:sz w:val="20"/>
          <w:szCs w:val="20"/>
        </w:rPr>
        <w:t>Finalmente seleccionar la opción “Crear Evento” para poder obtener el número del evento creado.</w:t>
      </w:r>
    </w:p>
    <w:p w14:paraId="0BFC8C3D" w14:textId="0D8ECA35" w:rsidR="006501AE" w:rsidRDefault="00E17693" w:rsidP="005D6F0A">
      <w:pPr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39F00216" wp14:editId="2E84032A">
            <wp:extent cx="6193155" cy="3223260"/>
            <wp:effectExtent l="0" t="0" r="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1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20D85" w14:textId="4F71765F" w:rsidR="003D40D1" w:rsidRDefault="003D40D1" w:rsidP="003D40D1">
      <w:pPr>
        <w:pStyle w:val="Descripcin"/>
        <w:rPr>
          <w:sz w:val="20"/>
          <w:szCs w:val="20"/>
        </w:rPr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9</w:t>
      </w:r>
      <w:r w:rsidR="00D8072A">
        <w:rPr>
          <w:noProof/>
        </w:rPr>
        <w:fldChar w:fldCharType="end"/>
      </w:r>
      <w:r>
        <w:t>. Creación de evento.</w:t>
      </w:r>
    </w:p>
    <w:p w14:paraId="7F205E39" w14:textId="009BD379" w:rsidR="005D6F0A" w:rsidRPr="00DA5F9A" w:rsidRDefault="005D6F0A" w:rsidP="005D6F0A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 w:rsidRPr="00DA5F9A">
        <w:rPr>
          <w:sz w:val="28"/>
        </w:rPr>
        <w:lastRenderedPageBreak/>
        <w:t>Registro de</w:t>
      </w:r>
      <w:r w:rsidR="000B54A9" w:rsidRPr="00DA5F9A">
        <w:rPr>
          <w:sz w:val="28"/>
        </w:rPr>
        <w:t xml:space="preserve"> persona autorizada para</w:t>
      </w:r>
      <w:r w:rsidRPr="00DA5F9A">
        <w:rPr>
          <w:sz w:val="28"/>
        </w:rPr>
        <w:t xml:space="preserve"> consumo </w:t>
      </w:r>
      <w:r w:rsidR="000B54A9" w:rsidRPr="00DA5F9A">
        <w:rPr>
          <w:sz w:val="28"/>
        </w:rPr>
        <w:t>extra</w:t>
      </w:r>
    </w:p>
    <w:p w14:paraId="17CB9A49" w14:textId="2A67F692" w:rsidR="005D6F0A" w:rsidRDefault="00DA5F9A" w:rsidP="005D6F0A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Una vez </w:t>
      </w:r>
      <w:r w:rsidR="005D6F0A">
        <w:rPr>
          <w:sz w:val="20"/>
          <w:szCs w:val="20"/>
        </w:rPr>
        <w:t>el número del evento</w:t>
      </w:r>
      <w:r w:rsidR="006D76EA">
        <w:rPr>
          <w:sz w:val="20"/>
          <w:szCs w:val="20"/>
        </w:rPr>
        <w:t xml:space="preserve"> es</w:t>
      </w:r>
      <w:r w:rsidR="005D6F0A">
        <w:rPr>
          <w:sz w:val="20"/>
          <w:szCs w:val="20"/>
        </w:rPr>
        <w:t xml:space="preserve"> creado, se tendrá</w:t>
      </w:r>
      <w:r w:rsidR="006D76EA">
        <w:rPr>
          <w:sz w:val="20"/>
          <w:szCs w:val="20"/>
        </w:rPr>
        <w:t xml:space="preserve"> </w:t>
      </w:r>
      <w:r w:rsidR="005D6F0A">
        <w:rPr>
          <w:sz w:val="20"/>
          <w:szCs w:val="20"/>
        </w:rPr>
        <w:t xml:space="preserve">acceso a la pestaña “Registro”. </w:t>
      </w:r>
    </w:p>
    <w:p w14:paraId="5A276DB4" w14:textId="2673A27E" w:rsidR="005D6F0A" w:rsidRPr="00A2404B" w:rsidRDefault="00B66855" w:rsidP="00E2776C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Esta pestaña </w:t>
      </w:r>
      <w:r w:rsidR="005D6F0A">
        <w:rPr>
          <w:sz w:val="20"/>
          <w:szCs w:val="20"/>
        </w:rPr>
        <w:t>permite observar la información del evento creado</w:t>
      </w:r>
      <w:r w:rsidR="006D76EA">
        <w:rPr>
          <w:sz w:val="20"/>
          <w:szCs w:val="20"/>
        </w:rPr>
        <w:t xml:space="preserve"> y</w:t>
      </w:r>
      <w:r w:rsidR="005D6F0A">
        <w:rPr>
          <w:sz w:val="20"/>
          <w:szCs w:val="20"/>
        </w:rPr>
        <w:t xml:space="preserve"> sus reservas</w:t>
      </w:r>
      <w:r w:rsidR="006D76EA">
        <w:rPr>
          <w:sz w:val="20"/>
          <w:szCs w:val="20"/>
        </w:rPr>
        <w:t>. Así mismo se podrá</w:t>
      </w:r>
      <w:r w:rsidR="005D6F0A">
        <w:rPr>
          <w:sz w:val="20"/>
          <w:szCs w:val="20"/>
        </w:rPr>
        <w:t xml:space="preserve"> </w:t>
      </w:r>
      <w:r w:rsidR="00C675F2">
        <w:rPr>
          <w:sz w:val="20"/>
          <w:szCs w:val="20"/>
        </w:rPr>
        <w:t>seleccionar al contacto autorizado para consumo extra.</w:t>
      </w:r>
    </w:p>
    <w:p w14:paraId="35A884CF" w14:textId="77777777" w:rsidR="001C4AB4" w:rsidRPr="00792D74" w:rsidRDefault="00B66855" w:rsidP="001C4AB4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Al confirmar que toda la información </w:t>
      </w:r>
      <w:proofErr w:type="gramStart"/>
      <w:r>
        <w:rPr>
          <w:sz w:val="20"/>
          <w:szCs w:val="20"/>
        </w:rPr>
        <w:t>este</w:t>
      </w:r>
      <w:proofErr w:type="gramEnd"/>
      <w:r>
        <w:rPr>
          <w:sz w:val="20"/>
          <w:szCs w:val="20"/>
        </w:rPr>
        <w:t xml:space="preserve"> correcta</w:t>
      </w:r>
      <w:r w:rsidR="001C4AB4">
        <w:rPr>
          <w:sz w:val="20"/>
          <w:szCs w:val="20"/>
        </w:rPr>
        <w:t>,</w:t>
      </w:r>
      <w:r>
        <w:rPr>
          <w:sz w:val="20"/>
          <w:szCs w:val="20"/>
        </w:rPr>
        <w:t xml:space="preserve"> se debe</w:t>
      </w:r>
      <w:r w:rsidR="001C4AB4">
        <w:rPr>
          <w:sz w:val="20"/>
          <w:szCs w:val="20"/>
        </w:rPr>
        <w:t xml:space="preserve"> dar click sobre la opción “Aceptar” con el objetivo de continuar con la </w:t>
      </w:r>
      <w:r>
        <w:rPr>
          <w:sz w:val="20"/>
          <w:szCs w:val="20"/>
        </w:rPr>
        <w:t xml:space="preserve">etapa de </w:t>
      </w:r>
      <w:r w:rsidR="001C4AB4">
        <w:rPr>
          <w:sz w:val="20"/>
          <w:szCs w:val="20"/>
        </w:rPr>
        <w:t>evaluación de riesgo.</w:t>
      </w:r>
    </w:p>
    <w:p w14:paraId="1CFBBAB0" w14:textId="3CA2D245" w:rsidR="005D6F0A" w:rsidRDefault="00047A47" w:rsidP="00E2776C">
      <w:pPr>
        <w:jc w:val="both"/>
      </w:pPr>
      <w:r>
        <w:rPr>
          <w:noProof/>
          <w:lang w:val="es-CO" w:eastAsia="es-CO"/>
        </w:rPr>
        <w:drawing>
          <wp:inline distT="0" distB="0" distL="0" distR="0" wp14:anchorId="4D696E9E" wp14:editId="5FC646FA">
            <wp:extent cx="6193155" cy="3223260"/>
            <wp:effectExtent l="0" t="0" r="0" b="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D3343" w14:textId="0F020524" w:rsidR="00AF17FA" w:rsidRDefault="0096515C" w:rsidP="0096515C">
      <w:pPr>
        <w:pStyle w:val="Descripcin"/>
      </w:pPr>
      <w:r>
        <w:t xml:space="preserve">Fig. </w:t>
      </w:r>
      <w:r w:rsidR="00D8072A">
        <w:rPr>
          <w:noProof/>
        </w:rPr>
        <w:fldChar w:fldCharType="begin"/>
      </w:r>
      <w:r w:rsidR="00D8072A">
        <w:rPr>
          <w:noProof/>
        </w:rPr>
        <w:instrText xml:space="preserve"> SEQ Fig. \* ARABIC </w:instrText>
      </w:r>
      <w:r w:rsidR="00D8072A">
        <w:rPr>
          <w:noProof/>
        </w:rPr>
        <w:fldChar w:fldCharType="separate"/>
      </w:r>
      <w:r w:rsidR="00BC5E32">
        <w:rPr>
          <w:noProof/>
        </w:rPr>
        <w:t>10</w:t>
      </w:r>
      <w:r w:rsidR="00D8072A">
        <w:rPr>
          <w:noProof/>
        </w:rPr>
        <w:fldChar w:fldCharType="end"/>
      </w:r>
      <w:r>
        <w:t>. Registro de</w:t>
      </w:r>
      <w:r w:rsidR="00E2626C">
        <w:t>l evento creado</w:t>
      </w:r>
      <w:r>
        <w:t>.</w:t>
      </w:r>
    </w:p>
    <w:p w14:paraId="33A16F52" w14:textId="77777777" w:rsidR="00B778F1" w:rsidRDefault="00B778F1" w:rsidP="00E2776C">
      <w:pPr>
        <w:jc w:val="both"/>
      </w:pPr>
    </w:p>
    <w:p w14:paraId="33C63DE2" w14:textId="77777777" w:rsidR="00F36642" w:rsidRDefault="00F36642" w:rsidP="00E2776C">
      <w:pPr>
        <w:jc w:val="both"/>
      </w:pPr>
    </w:p>
    <w:p w14:paraId="1A5720AB" w14:textId="77777777" w:rsidR="00FE0DA7" w:rsidRDefault="00FE0DA7" w:rsidP="00E2776C">
      <w:pPr>
        <w:jc w:val="both"/>
      </w:pPr>
    </w:p>
    <w:p w14:paraId="1B8CF01D" w14:textId="77777777" w:rsidR="00FE0DA7" w:rsidRDefault="00FE0DA7" w:rsidP="00E2776C">
      <w:pPr>
        <w:jc w:val="both"/>
      </w:pPr>
    </w:p>
    <w:p w14:paraId="08E45C45" w14:textId="77777777" w:rsidR="00FE0DA7" w:rsidRDefault="00FE0DA7" w:rsidP="00E2776C">
      <w:pPr>
        <w:jc w:val="both"/>
      </w:pPr>
    </w:p>
    <w:p w14:paraId="3BB48916" w14:textId="77777777" w:rsidR="00FE0DA7" w:rsidRDefault="00FE0DA7" w:rsidP="00E2776C">
      <w:pPr>
        <w:jc w:val="both"/>
      </w:pPr>
    </w:p>
    <w:p w14:paraId="17FBF42A" w14:textId="77777777" w:rsidR="00FE0DA7" w:rsidRDefault="00FE0DA7" w:rsidP="00E2776C">
      <w:pPr>
        <w:jc w:val="both"/>
      </w:pPr>
    </w:p>
    <w:p w14:paraId="37D29EEA" w14:textId="77777777" w:rsidR="00FE0DA7" w:rsidRDefault="00FE0DA7" w:rsidP="00E2776C">
      <w:pPr>
        <w:jc w:val="both"/>
      </w:pPr>
    </w:p>
    <w:p w14:paraId="26273E91" w14:textId="77777777" w:rsidR="00FE0DA7" w:rsidRDefault="00FE0DA7" w:rsidP="00E2776C">
      <w:pPr>
        <w:jc w:val="both"/>
      </w:pPr>
    </w:p>
    <w:p w14:paraId="751E24A0" w14:textId="536E3F66" w:rsidR="00F36642" w:rsidRPr="003E1509" w:rsidRDefault="00F36642" w:rsidP="00F36642">
      <w:pPr>
        <w:pStyle w:val="Ttulo3"/>
        <w:jc w:val="center"/>
        <w:rPr>
          <w:lang w:val="es-ES"/>
        </w:rPr>
      </w:pPr>
      <w:r>
        <w:rPr>
          <w:lang w:val="es-ES"/>
        </w:rPr>
        <w:lastRenderedPageBreak/>
        <w:t>CAPITULO 2</w:t>
      </w:r>
    </w:p>
    <w:p w14:paraId="207005B6" w14:textId="3AC6DA88" w:rsidR="00F36642" w:rsidRPr="003E1509" w:rsidRDefault="00F36642" w:rsidP="00F36642">
      <w:pPr>
        <w:pStyle w:val="Ttulo3"/>
        <w:jc w:val="center"/>
        <w:rPr>
          <w:lang w:val="es-ES"/>
        </w:rPr>
      </w:pPr>
      <w:r>
        <w:rPr>
          <w:lang w:val="es-ES"/>
        </w:rPr>
        <w:t>EVALUACIÓN DE RIESGO</w:t>
      </w:r>
    </w:p>
    <w:p w14:paraId="0FCB5BDA" w14:textId="41578CCF" w:rsidR="00F36642" w:rsidRPr="003E1509" w:rsidRDefault="00F36642" w:rsidP="00F36642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Solicitud de evaluación de riesgo</w:t>
      </w:r>
    </w:p>
    <w:p w14:paraId="078F7EFC" w14:textId="1D93AF7D" w:rsidR="00F36642" w:rsidRPr="003E1509" w:rsidRDefault="00B12027" w:rsidP="00F36642">
      <w:pPr>
        <w:pStyle w:val="Descripcin"/>
        <w:ind w:left="360"/>
        <w:rPr>
          <w:sz w:val="22"/>
          <w:szCs w:val="22"/>
          <w:lang w:eastAsia="es-AR"/>
        </w:rPr>
      </w:pPr>
      <w:r>
        <w:rPr>
          <w:sz w:val="22"/>
          <w:szCs w:val="22"/>
        </w:rPr>
        <w:t>7</w:t>
      </w:r>
      <w:r w:rsidR="00F36642" w:rsidRPr="003E1509">
        <w:rPr>
          <w:sz w:val="22"/>
          <w:szCs w:val="22"/>
        </w:rPr>
        <w:t xml:space="preserve">.1 </w:t>
      </w:r>
      <w:r>
        <w:rPr>
          <w:sz w:val="22"/>
          <w:szCs w:val="22"/>
        </w:rPr>
        <w:t>Solicitud de evaluación de riesgo</w:t>
      </w:r>
    </w:p>
    <w:p w14:paraId="27073349" w14:textId="4FEF5FE3" w:rsidR="00F36642" w:rsidRDefault="00B12027" w:rsidP="00F36642">
      <w:pPr>
        <w:jc w:val="both"/>
        <w:rPr>
          <w:sz w:val="20"/>
          <w:szCs w:val="20"/>
        </w:rPr>
      </w:pPr>
      <w:r>
        <w:rPr>
          <w:sz w:val="20"/>
          <w:szCs w:val="20"/>
        </w:rPr>
        <w:t>Una vez se ingrese a la pantalla de riesgos</w:t>
      </w:r>
      <w:r w:rsidR="00E9587B">
        <w:rPr>
          <w:sz w:val="20"/>
          <w:szCs w:val="20"/>
        </w:rPr>
        <w:t>,</w:t>
      </w:r>
      <w:r>
        <w:rPr>
          <w:sz w:val="20"/>
          <w:szCs w:val="20"/>
        </w:rPr>
        <w:t xml:space="preserve"> es necesario seguir los siguientes pasos </w:t>
      </w:r>
      <w:r w:rsidR="0022074F">
        <w:rPr>
          <w:sz w:val="20"/>
          <w:szCs w:val="20"/>
        </w:rPr>
        <w:t xml:space="preserve">para </w:t>
      </w:r>
      <w:r>
        <w:rPr>
          <w:sz w:val="20"/>
          <w:szCs w:val="20"/>
        </w:rPr>
        <w:t>so</w:t>
      </w:r>
      <w:r w:rsidR="0022074F">
        <w:rPr>
          <w:sz w:val="20"/>
          <w:szCs w:val="20"/>
        </w:rPr>
        <w:t>licitar la evaluación de riesgo:</w:t>
      </w:r>
    </w:p>
    <w:p w14:paraId="22A7219D" w14:textId="58EE6181" w:rsidR="00B12027" w:rsidRDefault="00047A47" w:rsidP="00F36642">
      <w:pPr>
        <w:jc w:val="both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4C1F7FC8" wp14:editId="5056BE66">
            <wp:extent cx="5876925" cy="3058676"/>
            <wp:effectExtent l="0" t="0" r="0" b="889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1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8257" cy="3059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248F47" w14:textId="69DA093A" w:rsidR="00135F70" w:rsidRDefault="00135F70" w:rsidP="00135F70">
      <w:pPr>
        <w:pStyle w:val="Descripcin"/>
      </w:pPr>
      <w:r>
        <w:t>Fig. 1</w:t>
      </w:r>
      <w:r>
        <w:rPr>
          <w:noProof/>
        </w:rPr>
        <w:t>4</w:t>
      </w:r>
      <w:r>
        <w:t>. Solicitud de evaluación de riesgo</w:t>
      </w:r>
    </w:p>
    <w:p w14:paraId="00C14753" w14:textId="69EEBC09" w:rsidR="00B12027" w:rsidRDefault="00B12027" w:rsidP="00F36642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Una vez </w:t>
      </w:r>
      <w:r w:rsidR="00E9587B">
        <w:rPr>
          <w:sz w:val="20"/>
          <w:szCs w:val="20"/>
        </w:rPr>
        <w:t>él</w:t>
      </w:r>
      <w:r>
        <w:rPr>
          <w:sz w:val="20"/>
          <w:szCs w:val="20"/>
        </w:rPr>
        <w:t xml:space="preserve"> envió de la solicitud es exitoso</w:t>
      </w:r>
      <w:r w:rsidR="00135F70">
        <w:rPr>
          <w:sz w:val="20"/>
          <w:szCs w:val="20"/>
        </w:rPr>
        <w:t>,</w:t>
      </w:r>
      <w:r>
        <w:rPr>
          <w:sz w:val="20"/>
          <w:szCs w:val="20"/>
        </w:rPr>
        <w:t xml:space="preserve"> se podrá apreciar en pantalla la solicitud registrada</w:t>
      </w:r>
      <w:r w:rsidR="00135F70">
        <w:rPr>
          <w:sz w:val="20"/>
          <w:szCs w:val="20"/>
        </w:rPr>
        <w:t>:</w:t>
      </w:r>
    </w:p>
    <w:p w14:paraId="0E3DE6B4" w14:textId="3A748F97" w:rsidR="0022074F" w:rsidRDefault="0022074F" w:rsidP="00F36642">
      <w:pPr>
        <w:jc w:val="both"/>
        <w:rPr>
          <w:sz w:val="20"/>
          <w:szCs w:val="20"/>
        </w:rPr>
      </w:pPr>
      <w:r w:rsidRPr="0022074F">
        <w:rPr>
          <w:noProof/>
          <w:sz w:val="20"/>
          <w:szCs w:val="20"/>
          <w:lang w:val="es-CO" w:eastAsia="es-CO"/>
        </w:rPr>
        <w:drawing>
          <wp:inline distT="0" distB="0" distL="0" distR="0" wp14:anchorId="24B557AB" wp14:editId="08D25D21">
            <wp:extent cx="4642325" cy="2609850"/>
            <wp:effectExtent l="0" t="0" r="6350" b="0"/>
            <wp:docPr id="3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43741" cy="2610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135E5" w14:textId="41F122D2" w:rsidR="00135F70" w:rsidRDefault="00135F70" w:rsidP="00135F70">
      <w:pPr>
        <w:pStyle w:val="Descripcin"/>
      </w:pPr>
      <w:r>
        <w:t xml:space="preserve">Fig. </w:t>
      </w:r>
      <w:r>
        <w:rPr>
          <w:noProof/>
        </w:rPr>
        <w:t>15</w:t>
      </w:r>
      <w:r>
        <w:t xml:space="preserve">. Registro de solicitud </w:t>
      </w:r>
      <w:r w:rsidR="00E9587B">
        <w:t>enviada</w:t>
      </w:r>
    </w:p>
    <w:p w14:paraId="2F1EA3B8" w14:textId="5BE98EC5" w:rsidR="00C342BC" w:rsidRDefault="00C342BC" w:rsidP="00C342BC">
      <w:pPr>
        <w:jc w:val="both"/>
        <w:rPr>
          <w:sz w:val="20"/>
          <w:szCs w:val="20"/>
        </w:rPr>
      </w:pPr>
    </w:p>
    <w:p w14:paraId="2A17128E" w14:textId="376C38B2" w:rsidR="00C342BC" w:rsidRDefault="00C342BC" w:rsidP="00C342BC">
      <w:pPr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Una vez se realice la solicitud de evaluación de riesgos, el asesor que realiza la solicitud recibirá un correo electrónico en donde debe ingresar y adjuntar la documentación del cliente para que el </w:t>
      </w:r>
      <w:r w:rsidR="00440A86">
        <w:rPr>
          <w:sz w:val="20"/>
          <w:szCs w:val="20"/>
        </w:rPr>
        <w:t>área</w:t>
      </w:r>
      <w:r>
        <w:rPr>
          <w:sz w:val="20"/>
          <w:szCs w:val="20"/>
        </w:rPr>
        <w:t xml:space="preserve"> de riesgos pueda proceder con la debida evaluación:</w:t>
      </w:r>
    </w:p>
    <w:p w14:paraId="3B5DBE5E" w14:textId="7280D0B1" w:rsidR="00C342BC" w:rsidRPr="00C342BC" w:rsidRDefault="00C342BC" w:rsidP="00135F70">
      <w:pPr>
        <w:pStyle w:val="Descripcin"/>
        <w:ind w:left="360"/>
        <w:rPr>
          <w:i w:val="0"/>
          <w:sz w:val="22"/>
          <w:szCs w:val="22"/>
        </w:rPr>
      </w:pPr>
      <w:r>
        <w:rPr>
          <w:i w:val="0"/>
          <w:noProof/>
          <w:sz w:val="22"/>
          <w:szCs w:val="22"/>
          <w:lang w:val="es-CO" w:eastAsia="es-CO"/>
        </w:rPr>
        <w:drawing>
          <wp:inline distT="0" distB="0" distL="0" distR="0" wp14:anchorId="68A44FE8" wp14:editId="57B60DBB">
            <wp:extent cx="4580626" cy="1731977"/>
            <wp:effectExtent l="0" t="0" r="0" b="190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527" cy="1737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37FC70" w14:textId="5D0F40EE" w:rsidR="00135F70" w:rsidRPr="003E1509" w:rsidRDefault="00135F70" w:rsidP="00135F70">
      <w:pPr>
        <w:pStyle w:val="Descripcin"/>
        <w:ind w:left="360"/>
        <w:rPr>
          <w:sz w:val="22"/>
          <w:szCs w:val="22"/>
          <w:lang w:eastAsia="es-AR"/>
        </w:rPr>
      </w:pPr>
      <w:r>
        <w:rPr>
          <w:sz w:val="22"/>
          <w:szCs w:val="22"/>
        </w:rPr>
        <w:t>7.2</w:t>
      </w:r>
      <w:r w:rsidRPr="003E1509">
        <w:rPr>
          <w:sz w:val="22"/>
          <w:szCs w:val="22"/>
        </w:rPr>
        <w:t xml:space="preserve"> </w:t>
      </w:r>
      <w:r>
        <w:rPr>
          <w:sz w:val="22"/>
          <w:szCs w:val="22"/>
        </w:rPr>
        <w:t>Recibido de respuesta de riesgo</w:t>
      </w:r>
    </w:p>
    <w:p w14:paraId="61F93B19" w14:textId="313E995B" w:rsidR="00135F70" w:rsidRDefault="00E9587B" w:rsidP="00F36642">
      <w:pPr>
        <w:jc w:val="both"/>
        <w:rPr>
          <w:sz w:val="20"/>
          <w:szCs w:val="20"/>
        </w:rPr>
      </w:pPr>
      <w:r>
        <w:rPr>
          <w:sz w:val="20"/>
          <w:szCs w:val="20"/>
        </w:rPr>
        <w:t>E</w:t>
      </w:r>
      <w:r w:rsidR="00135F70">
        <w:rPr>
          <w:sz w:val="20"/>
          <w:szCs w:val="20"/>
        </w:rPr>
        <w:t>l área de riesgos procede</w:t>
      </w:r>
      <w:r>
        <w:rPr>
          <w:sz w:val="20"/>
          <w:szCs w:val="20"/>
        </w:rPr>
        <w:t>rá</w:t>
      </w:r>
      <w:r w:rsidR="00135F70">
        <w:rPr>
          <w:sz w:val="20"/>
          <w:szCs w:val="20"/>
        </w:rPr>
        <w:t xml:space="preserve"> a gestionar la evaluación y enviara su </w:t>
      </w:r>
      <w:r>
        <w:rPr>
          <w:sz w:val="20"/>
          <w:szCs w:val="20"/>
        </w:rPr>
        <w:t>respuesta. La respuesta</w:t>
      </w:r>
      <w:r w:rsidR="00135F70">
        <w:rPr>
          <w:sz w:val="20"/>
          <w:szCs w:val="20"/>
        </w:rPr>
        <w:t xml:space="preserve"> podrá</w:t>
      </w:r>
      <w:r w:rsidR="00D9794B">
        <w:rPr>
          <w:sz w:val="20"/>
          <w:szCs w:val="20"/>
        </w:rPr>
        <w:t xml:space="preserve"> ser favorable, </w:t>
      </w:r>
      <w:r>
        <w:rPr>
          <w:sz w:val="20"/>
          <w:szCs w:val="20"/>
        </w:rPr>
        <w:t>no favorable</w:t>
      </w:r>
      <w:r w:rsidR="00D9794B">
        <w:rPr>
          <w:sz w:val="20"/>
          <w:szCs w:val="20"/>
        </w:rPr>
        <w:t xml:space="preserve"> o devuelto sin atender</w:t>
      </w:r>
      <w:r>
        <w:rPr>
          <w:sz w:val="20"/>
          <w:szCs w:val="20"/>
        </w:rPr>
        <w:t xml:space="preserve"> y está se podrá ser visualizada en la aplicación móvil como se muestra a continuación:</w:t>
      </w:r>
    </w:p>
    <w:p w14:paraId="2E7E6CAD" w14:textId="7DAB65A9" w:rsidR="00135F70" w:rsidRDefault="00D9794B" w:rsidP="00F36642">
      <w:pPr>
        <w:jc w:val="both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32E95BB1" wp14:editId="45CD8D4A">
            <wp:extent cx="4304581" cy="1451266"/>
            <wp:effectExtent l="0" t="0" r="127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293" cy="14602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1F58134" w14:textId="73693197" w:rsidR="00135F70" w:rsidRDefault="00135F70" w:rsidP="00135F70">
      <w:pPr>
        <w:pStyle w:val="Descripcin"/>
      </w:pPr>
      <w:r>
        <w:t xml:space="preserve">Fig. </w:t>
      </w:r>
      <w:r>
        <w:rPr>
          <w:noProof/>
        </w:rPr>
        <w:t>1</w:t>
      </w:r>
      <w:r w:rsidR="00866AC5">
        <w:rPr>
          <w:noProof/>
        </w:rPr>
        <w:t>6</w:t>
      </w:r>
      <w:r>
        <w:t>. Concepto favorable</w:t>
      </w:r>
    </w:p>
    <w:p w14:paraId="431C03E3" w14:textId="5428D0C3" w:rsidR="00135F70" w:rsidRDefault="00143332" w:rsidP="00F36642">
      <w:pPr>
        <w:jc w:val="both"/>
        <w:rPr>
          <w:sz w:val="20"/>
          <w:szCs w:val="20"/>
        </w:rPr>
      </w:pPr>
      <w:r>
        <w:rPr>
          <w:sz w:val="20"/>
          <w:szCs w:val="20"/>
        </w:rPr>
        <w:t>En este ejemplo el concepto es favorable y e</w:t>
      </w:r>
      <w:r w:rsidR="00D9794B">
        <w:rPr>
          <w:sz w:val="20"/>
          <w:szCs w:val="20"/>
        </w:rPr>
        <w:t>s importante con</w:t>
      </w:r>
      <w:r w:rsidR="00440A86">
        <w:rPr>
          <w:sz w:val="20"/>
          <w:szCs w:val="20"/>
        </w:rPr>
        <w:t>sultar el memorando de riesgos</w:t>
      </w:r>
      <w:r>
        <w:rPr>
          <w:sz w:val="20"/>
          <w:szCs w:val="20"/>
        </w:rPr>
        <w:t xml:space="preserve"> el cual lo podemos encontrar ingresando a la plataforma web y siguiendo las siguientes indicaciones:</w:t>
      </w:r>
      <w:r w:rsidR="00440A86">
        <w:rPr>
          <w:sz w:val="20"/>
          <w:szCs w:val="20"/>
        </w:rPr>
        <w:t xml:space="preserve"> </w:t>
      </w:r>
    </w:p>
    <w:p w14:paraId="5E339097" w14:textId="11B28F64" w:rsidR="00D9794B" w:rsidRDefault="00440A86" w:rsidP="00F36642">
      <w:pPr>
        <w:jc w:val="both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6C1631FA" wp14:editId="683BA504">
            <wp:extent cx="4654452" cy="2277373"/>
            <wp:effectExtent l="0" t="0" r="0" b="889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794" cy="22834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2F317D" w14:textId="49A20D6D" w:rsidR="00866AC5" w:rsidRDefault="00866AC5" w:rsidP="00866AC5">
      <w:pPr>
        <w:pStyle w:val="Descripcin"/>
      </w:pPr>
      <w:r>
        <w:t xml:space="preserve">Fig. </w:t>
      </w:r>
      <w:r>
        <w:rPr>
          <w:noProof/>
        </w:rPr>
        <w:t>17</w:t>
      </w:r>
      <w:r>
        <w:t xml:space="preserve">. </w:t>
      </w:r>
      <w:r w:rsidR="00D9794B">
        <w:t>Consulta memorando de riesgos</w:t>
      </w:r>
    </w:p>
    <w:p w14:paraId="36A7B9D5" w14:textId="77777777" w:rsidR="00CD72D9" w:rsidRDefault="00CD72D9" w:rsidP="00866AC5">
      <w:pPr>
        <w:rPr>
          <w:sz w:val="20"/>
          <w:szCs w:val="20"/>
        </w:rPr>
      </w:pPr>
    </w:p>
    <w:p w14:paraId="00730620" w14:textId="57D77291" w:rsidR="0082671F" w:rsidRPr="003E1509" w:rsidRDefault="0082671F" w:rsidP="0082671F">
      <w:pPr>
        <w:pStyle w:val="Ttulo3"/>
        <w:jc w:val="center"/>
        <w:rPr>
          <w:lang w:val="es-ES"/>
        </w:rPr>
      </w:pPr>
      <w:r>
        <w:rPr>
          <w:lang w:val="es-ES"/>
        </w:rPr>
        <w:lastRenderedPageBreak/>
        <w:t>CAPITULO 3</w:t>
      </w:r>
    </w:p>
    <w:p w14:paraId="57BEB365" w14:textId="07716B45" w:rsidR="0082671F" w:rsidRPr="003E1509" w:rsidRDefault="00BE0211" w:rsidP="0082671F">
      <w:pPr>
        <w:pStyle w:val="Ttulo3"/>
        <w:jc w:val="center"/>
        <w:rPr>
          <w:lang w:val="es-ES"/>
        </w:rPr>
      </w:pPr>
      <w:r>
        <w:rPr>
          <w:lang w:val="es-ES"/>
        </w:rPr>
        <w:t>PORTAFOLIO</w:t>
      </w:r>
    </w:p>
    <w:p w14:paraId="5B39503F" w14:textId="037E35E9" w:rsidR="00FF7A74" w:rsidRPr="003E1509" w:rsidRDefault="00BE0211" w:rsidP="00FF7A74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Liquidación de reserva</w:t>
      </w:r>
      <w:r w:rsidR="009263CC">
        <w:rPr>
          <w:sz w:val="28"/>
        </w:rPr>
        <w:t xml:space="preserve"> - Portafolio</w:t>
      </w:r>
    </w:p>
    <w:p w14:paraId="6FA62461" w14:textId="1A4BF80D" w:rsidR="004A37F0" w:rsidRPr="003E1509" w:rsidRDefault="00BF1D84" w:rsidP="004A37F0">
      <w:pPr>
        <w:pStyle w:val="Descripcin"/>
        <w:ind w:left="360"/>
        <w:rPr>
          <w:sz w:val="22"/>
          <w:szCs w:val="22"/>
          <w:lang w:eastAsia="es-AR"/>
        </w:rPr>
      </w:pPr>
      <w:r>
        <w:rPr>
          <w:sz w:val="22"/>
          <w:szCs w:val="22"/>
        </w:rPr>
        <w:t xml:space="preserve">8.1 </w:t>
      </w:r>
      <w:r w:rsidRPr="003E1509">
        <w:rPr>
          <w:sz w:val="22"/>
          <w:szCs w:val="22"/>
        </w:rPr>
        <w:t>Selección</w:t>
      </w:r>
      <w:r w:rsidR="004A37F0">
        <w:rPr>
          <w:sz w:val="22"/>
          <w:szCs w:val="22"/>
        </w:rPr>
        <w:t xml:space="preserve"> de reserva – Departamentos de servicios – Tipo adicional y productos</w:t>
      </w:r>
    </w:p>
    <w:p w14:paraId="73909B3C" w14:textId="045A4273" w:rsidR="00EB7188" w:rsidRDefault="00EB7188" w:rsidP="00F36642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primer paso para liquidar una reserva es seleccionar la reserva que se desea liquidar. Seguido a esta acción se debe seleccionar el departamento </w:t>
      </w:r>
      <w:r w:rsidR="003F66B2">
        <w:rPr>
          <w:sz w:val="20"/>
          <w:szCs w:val="20"/>
        </w:rPr>
        <w:t>de servicios.</w:t>
      </w:r>
      <w:r>
        <w:rPr>
          <w:sz w:val="20"/>
          <w:szCs w:val="20"/>
        </w:rPr>
        <w:t xml:space="preserve"> </w:t>
      </w:r>
      <w:r w:rsidR="003F66B2">
        <w:rPr>
          <w:sz w:val="20"/>
          <w:szCs w:val="20"/>
        </w:rPr>
        <w:t>Luego</w:t>
      </w:r>
      <w:r>
        <w:rPr>
          <w:sz w:val="20"/>
          <w:szCs w:val="20"/>
        </w:rPr>
        <w:t xml:space="preserve"> el tipo de adicional y finalmente ingresar a la opción de productos y servicios para agregar los productos deseados</w:t>
      </w:r>
      <w:r w:rsidR="003F66B2">
        <w:rPr>
          <w:sz w:val="20"/>
          <w:szCs w:val="20"/>
        </w:rPr>
        <w:t xml:space="preserve">.  A </w:t>
      </w:r>
      <w:r w:rsidR="00BF1D84">
        <w:rPr>
          <w:sz w:val="20"/>
          <w:szCs w:val="20"/>
        </w:rPr>
        <w:t>continuación,</w:t>
      </w:r>
      <w:r w:rsidR="003F66B2">
        <w:rPr>
          <w:sz w:val="20"/>
          <w:szCs w:val="20"/>
        </w:rPr>
        <w:t xml:space="preserve"> se detalla el paso a paso de lo mencionado anteriormente:</w:t>
      </w:r>
    </w:p>
    <w:p w14:paraId="2586B651" w14:textId="791C47B9" w:rsidR="003F66B2" w:rsidRDefault="00D4650F" w:rsidP="00F36642">
      <w:pPr>
        <w:jc w:val="both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30506583" wp14:editId="2A7A89D9">
            <wp:extent cx="6190424" cy="2855914"/>
            <wp:effectExtent l="0" t="0" r="1270" b="1905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231" cy="28622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0718CF" w14:textId="14BE0DF6" w:rsidR="00D4650F" w:rsidRDefault="00D4650F" w:rsidP="003F66B2">
      <w:pPr>
        <w:pStyle w:val="Descripcin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anchor distT="0" distB="0" distL="114300" distR="114300" simplePos="0" relativeHeight="251816960" behindDoc="0" locked="0" layoutInCell="1" allowOverlap="1" wp14:anchorId="61F3D191" wp14:editId="5EBC1D7B">
            <wp:simplePos x="0" y="0"/>
            <wp:positionH relativeFrom="margin">
              <wp:align>left</wp:align>
            </wp:positionH>
            <wp:positionV relativeFrom="paragraph">
              <wp:posOffset>9070</wp:posOffset>
            </wp:positionV>
            <wp:extent cx="4068301" cy="559423"/>
            <wp:effectExtent l="0" t="0" r="0" b="0"/>
            <wp:wrapNone/>
            <wp:docPr id="80" name="Imagen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8301" cy="559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7188">
        <w:rPr>
          <w:sz w:val="20"/>
          <w:szCs w:val="20"/>
        </w:rPr>
        <w:t xml:space="preserve"> </w:t>
      </w:r>
    </w:p>
    <w:p w14:paraId="2E3790C7" w14:textId="5F2E77FD" w:rsidR="00D4650F" w:rsidRDefault="00D4650F" w:rsidP="003F66B2">
      <w:pPr>
        <w:pStyle w:val="Descripcin"/>
        <w:rPr>
          <w:sz w:val="20"/>
          <w:szCs w:val="20"/>
        </w:rPr>
      </w:pPr>
    </w:p>
    <w:p w14:paraId="71C3E261" w14:textId="77777777" w:rsidR="00D4650F" w:rsidRDefault="00D4650F" w:rsidP="003F66B2">
      <w:pPr>
        <w:pStyle w:val="Descripcin"/>
      </w:pPr>
    </w:p>
    <w:p w14:paraId="3459F846" w14:textId="17210E90" w:rsidR="003F66B2" w:rsidRDefault="003F66B2" w:rsidP="003F66B2">
      <w:pPr>
        <w:pStyle w:val="Descripcin"/>
      </w:pPr>
      <w:r>
        <w:t xml:space="preserve">Fig. </w:t>
      </w:r>
      <w:r>
        <w:rPr>
          <w:noProof/>
        </w:rPr>
        <w:t>18</w:t>
      </w:r>
      <w:r>
        <w:t>. Seleccionar rese</w:t>
      </w:r>
      <w:r w:rsidR="00D4650F">
        <w:t>rva, departamento de servicios, productos y servicios</w:t>
      </w:r>
    </w:p>
    <w:p w14:paraId="02046D99" w14:textId="696F6894" w:rsidR="004A37F0" w:rsidRDefault="00BF1D84" w:rsidP="004A37F0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8.2 </w:t>
      </w:r>
      <w:r w:rsidRPr="003E1509">
        <w:rPr>
          <w:sz w:val="22"/>
          <w:szCs w:val="22"/>
        </w:rPr>
        <w:t>Productos</w:t>
      </w:r>
      <w:r w:rsidR="004A37F0">
        <w:rPr>
          <w:sz w:val="22"/>
          <w:szCs w:val="22"/>
        </w:rPr>
        <w:t xml:space="preserve"> y servicios</w:t>
      </w:r>
    </w:p>
    <w:p w14:paraId="72F0D889" w14:textId="3B8F8B6A" w:rsidR="003F66B2" w:rsidRDefault="003F66B2" w:rsidP="003F66B2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En la pantalla de productos y servicios se podrá observar todos los productos y servicios que hacen parte del departamento de servicios seleccionado anteriormente. </w:t>
      </w:r>
    </w:p>
    <w:p w14:paraId="0CE43701" w14:textId="723B797D" w:rsidR="003F66B2" w:rsidRDefault="003F66B2" w:rsidP="003F66B2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En esta pantalla se </w:t>
      </w:r>
      <w:r w:rsidR="003B7540">
        <w:rPr>
          <w:sz w:val="20"/>
          <w:szCs w:val="20"/>
        </w:rPr>
        <w:t>tiene la oportunidad de seleccionar los productos deseados como se muestra a continuación:</w:t>
      </w:r>
    </w:p>
    <w:p w14:paraId="6EB09B55" w14:textId="784C0EE5" w:rsidR="003B7540" w:rsidRDefault="00810B19" w:rsidP="009543DE">
      <w:pPr>
        <w:jc w:val="center"/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lastRenderedPageBreak/>
        <w:drawing>
          <wp:inline distT="0" distB="0" distL="0" distR="0" wp14:anchorId="4F52B232" wp14:editId="4E5C80FA">
            <wp:extent cx="5447349" cy="3088256"/>
            <wp:effectExtent l="0" t="0" r="1270" b="0"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797" cy="3093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C13D3B" w14:textId="63B48915" w:rsidR="00810B19" w:rsidRDefault="00810B19" w:rsidP="00810B19">
      <w:pPr>
        <w:pStyle w:val="Descripcin"/>
      </w:pPr>
      <w:r>
        <w:t xml:space="preserve">Fig. </w:t>
      </w:r>
      <w:r>
        <w:rPr>
          <w:noProof/>
        </w:rPr>
        <w:t>19</w:t>
      </w:r>
      <w:r>
        <w:t>. Selección de producto</w:t>
      </w:r>
    </w:p>
    <w:p w14:paraId="5130900E" w14:textId="6A826256" w:rsidR="00F269E5" w:rsidRDefault="00BF1D84" w:rsidP="00F269E5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8.3 </w:t>
      </w:r>
      <w:r w:rsidR="00810B19">
        <w:rPr>
          <w:sz w:val="22"/>
          <w:szCs w:val="22"/>
        </w:rPr>
        <w:t>Agregar selección de productos</w:t>
      </w:r>
    </w:p>
    <w:p w14:paraId="3E9F7D59" w14:textId="77777777" w:rsidR="006336D0" w:rsidRDefault="006336D0" w:rsidP="006336D0">
      <w:r>
        <w:t>Una vez se agregan los productos que el cliente solicita, se puede ver el resumen de los productos seleccionados como se muestra a continuación:</w:t>
      </w:r>
    </w:p>
    <w:p w14:paraId="568C3515" w14:textId="443F95F2" w:rsidR="0013464C" w:rsidRDefault="00810B19" w:rsidP="00F269E5">
      <w:r>
        <w:rPr>
          <w:noProof/>
          <w:lang w:val="es-CO" w:eastAsia="es-CO"/>
        </w:rPr>
        <w:drawing>
          <wp:inline distT="0" distB="0" distL="0" distR="0" wp14:anchorId="646F5063" wp14:editId="662BFFA5">
            <wp:extent cx="5854580" cy="2824470"/>
            <wp:effectExtent l="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167" cy="28286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CAE8E" w14:textId="2E5E0CCC" w:rsidR="0013464C" w:rsidRDefault="0013464C" w:rsidP="0013464C">
      <w:pPr>
        <w:pStyle w:val="Descripcin"/>
      </w:pPr>
      <w:r>
        <w:t xml:space="preserve">Fig. </w:t>
      </w:r>
      <w:r>
        <w:rPr>
          <w:noProof/>
        </w:rPr>
        <w:t>20</w:t>
      </w:r>
      <w:r>
        <w:t xml:space="preserve">. </w:t>
      </w:r>
      <w:r w:rsidR="006336D0">
        <w:t>Agregar selección de productos</w:t>
      </w:r>
    </w:p>
    <w:p w14:paraId="079896DA" w14:textId="77777777" w:rsidR="006336D0" w:rsidRDefault="006336D0" w:rsidP="0031343C"/>
    <w:p w14:paraId="3F0779CF" w14:textId="77777777" w:rsidR="006336D0" w:rsidRDefault="006336D0" w:rsidP="0031343C"/>
    <w:p w14:paraId="03DFE2AB" w14:textId="77777777" w:rsidR="006336D0" w:rsidRDefault="006336D0" w:rsidP="0031343C"/>
    <w:p w14:paraId="2D0D7E69" w14:textId="77777777" w:rsidR="00C53BDC" w:rsidRDefault="00C53BDC" w:rsidP="0031343C"/>
    <w:p w14:paraId="4AD4E800" w14:textId="3E235EC6" w:rsidR="00FF4351" w:rsidRDefault="00FF4351" w:rsidP="0031343C">
      <w:r>
        <w:lastRenderedPageBreak/>
        <w:t xml:space="preserve">Una vez se </w:t>
      </w:r>
      <w:r w:rsidR="0086369C">
        <w:t>agregan los productos</w:t>
      </w:r>
      <w:r>
        <w:t xml:space="preserve">, </w:t>
      </w:r>
      <w:r w:rsidR="00F43940">
        <w:t>se debe dar click en “Aceptar” para que el sistema guarde la liquidación.</w:t>
      </w:r>
    </w:p>
    <w:p w14:paraId="469B8B17" w14:textId="6DD0B70B" w:rsidR="006014BF" w:rsidRDefault="00F43940" w:rsidP="0031343C">
      <w:pPr>
        <w:rPr>
          <w:sz w:val="20"/>
          <w:szCs w:val="20"/>
        </w:rPr>
      </w:pPr>
      <w:r>
        <w:rPr>
          <w:noProof/>
          <w:sz w:val="20"/>
          <w:szCs w:val="20"/>
          <w:lang w:val="es-CO" w:eastAsia="es-CO"/>
        </w:rPr>
        <w:drawing>
          <wp:inline distT="0" distB="0" distL="0" distR="0" wp14:anchorId="47D17039" wp14:editId="4087EFBA">
            <wp:extent cx="5172075" cy="2666082"/>
            <wp:effectExtent l="0" t="0" r="0" b="127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5639" cy="2673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3CDFAA" w14:textId="478FFB2E" w:rsidR="006014BF" w:rsidRDefault="006014BF" w:rsidP="006014BF">
      <w:pPr>
        <w:pStyle w:val="Descripcin"/>
      </w:pPr>
      <w:r>
        <w:t xml:space="preserve">Fig. </w:t>
      </w:r>
      <w:r w:rsidR="006336D0">
        <w:rPr>
          <w:noProof/>
        </w:rPr>
        <w:t>21</w:t>
      </w:r>
      <w:r>
        <w:t>. Listado de productos agregados y añadir estos mismos a cotización.</w:t>
      </w:r>
    </w:p>
    <w:p w14:paraId="64D53133" w14:textId="68C13FB7" w:rsidR="00FF4351" w:rsidRPr="003E1509" w:rsidRDefault="00FF4351" w:rsidP="00FF4351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Liquidación de reserva - No Portafolio</w:t>
      </w:r>
    </w:p>
    <w:p w14:paraId="65665B1B" w14:textId="0B6C0975" w:rsidR="00FF4351" w:rsidRDefault="00BF1D84" w:rsidP="00FF4351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9.1 </w:t>
      </w:r>
      <w:r w:rsidR="00E96C65">
        <w:rPr>
          <w:sz w:val="22"/>
          <w:szCs w:val="22"/>
        </w:rPr>
        <w:t xml:space="preserve">Se ingresa a la pestaña de “No Portafolio” </w:t>
      </w:r>
      <w:r w:rsidRPr="003E1509">
        <w:rPr>
          <w:sz w:val="22"/>
          <w:szCs w:val="22"/>
        </w:rPr>
        <w:t>Selección</w:t>
      </w:r>
      <w:r w:rsidR="00E96C65">
        <w:rPr>
          <w:sz w:val="22"/>
          <w:szCs w:val="22"/>
        </w:rPr>
        <w:t xml:space="preserve"> de reserva – Departamento </w:t>
      </w:r>
      <w:r w:rsidR="00FF4351">
        <w:rPr>
          <w:sz w:val="22"/>
          <w:szCs w:val="22"/>
        </w:rPr>
        <w:t>y productos</w:t>
      </w:r>
    </w:p>
    <w:p w14:paraId="05DC37DF" w14:textId="32EA4DA4" w:rsidR="00E96C65" w:rsidRDefault="00E96C65" w:rsidP="00E96C65">
      <w:r w:rsidRPr="00E96C65">
        <w:rPr>
          <w:noProof/>
          <w:lang w:val="es-CO" w:eastAsia="es-CO"/>
        </w:rPr>
        <w:drawing>
          <wp:inline distT="0" distB="0" distL="0" distR="0" wp14:anchorId="61B16E48" wp14:editId="52E3AC4C">
            <wp:extent cx="5019675" cy="2821991"/>
            <wp:effectExtent l="0" t="0" r="0" b="0"/>
            <wp:docPr id="62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024022" cy="282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3618D" w14:textId="0A50A439" w:rsidR="006336D0" w:rsidRDefault="006336D0" w:rsidP="006336D0">
      <w:pPr>
        <w:pStyle w:val="Descripcin"/>
      </w:pPr>
      <w:r>
        <w:t xml:space="preserve">Fig. </w:t>
      </w:r>
      <w:r>
        <w:rPr>
          <w:noProof/>
        </w:rPr>
        <w:t>22</w:t>
      </w:r>
      <w:r>
        <w:t xml:space="preserve">. Gestión </w:t>
      </w:r>
      <w:r w:rsidR="00C53BDC">
        <w:t>de productos no portafolio</w:t>
      </w:r>
    </w:p>
    <w:p w14:paraId="19F762E9" w14:textId="214EF12B" w:rsidR="00FF4351" w:rsidRDefault="00BF1D84" w:rsidP="00FF4351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9.2 </w:t>
      </w:r>
      <w:r w:rsidRPr="003E1509">
        <w:rPr>
          <w:sz w:val="22"/>
          <w:szCs w:val="22"/>
        </w:rPr>
        <w:t>Productos</w:t>
      </w:r>
      <w:r w:rsidR="00FF4351">
        <w:rPr>
          <w:sz w:val="22"/>
          <w:szCs w:val="22"/>
        </w:rPr>
        <w:t xml:space="preserve"> y Servicios</w:t>
      </w:r>
      <w:r w:rsidR="00E96C65">
        <w:rPr>
          <w:sz w:val="22"/>
          <w:szCs w:val="22"/>
        </w:rPr>
        <w:t xml:space="preserve"> – “No Portafolio”</w:t>
      </w:r>
    </w:p>
    <w:p w14:paraId="1654D8C8" w14:textId="5D96D881" w:rsidR="00FF4351" w:rsidRDefault="00E96C65" w:rsidP="00FF4351">
      <w:r>
        <w:t xml:space="preserve">Se busca y se selecciona el producto que el cliente desea y posteriormente se </w:t>
      </w:r>
      <w:r w:rsidR="0077227C">
        <w:t>realiza la gestión correspondiente para el área de terceros como se muestra a continuación:</w:t>
      </w:r>
    </w:p>
    <w:p w14:paraId="4BF639E3" w14:textId="3885EFF2" w:rsidR="00B95CCA" w:rsidRDefault="0077227C" w:rsidP="00BF1D84">
      <w:r>
        <w:rPr>
          <w:noProof/>
          <w:lang w:val="es-CO" w:eastAsia="es-CO"/>
        </w:rPr>
        <w:lastRenderedPageBreak/>
        <w:drawing>
          <wp:inline distT="0" distB="0" distL="0" distR="0" wp14:anchorId="5DC89752" wp14:editId="7FF25456">
            <wp:extent cx="6005195" cy="3002598"/>
            <wp:effectExtent l="0" t="0" r="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692" cy="30053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C74C43" w14:textId="61799FE3" w:rsidR="00664DEB" w:rsidRDefault="00664DEB" w:rsidP="00664DEB">
      <w:pPr>
        <w:pStyle w:val="Descripcin"/>
      </w:pPr>
      <w:r>
        <w:t xml:space="preserve">Fig. </w:t>
      </w:r>
      <w:r>
        <w:rPr>
          <w:noProof/>
        </w:rPr>
        <w:t>23</w:t>
      </w:r>
      <w:r>
        <w:t xml:space="preserve">. Gestión </w:t>
      </w:r>
      <w:r w:rsidR="00C53BDC">
        <w:t>de productos “No portafolio”</w:t>
      </w:r>
    </w:p>
    <w:p w14:paraId="1F264E74" w14:textId="24D71AA5" w:rsidR="00BF1D84" w:rsidRDefault="00BF1D84" w:rsidP="00BF1D8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9.4 </w:t>
      </w:r>
      <w:r w:rsidR="0077227C">
        <w:rPr>
          <w:sz w:val="22"/>
          <w:szCs w:val="22"/>
        </w:rPr>
        <w:t xml:space="preserve">Agregar el producto solicitado a </w:t>
      </w:r>
      <w:proofErr w:type="spellStart"/>
      <w:r w:rsidR="0077227C">
        <w:rPr>
          <w:sz w:val="22"/>
          <w:szCs w:val="22"/>
        </w:rPr>
        <w:t>tereceros</w:t>
      </w:r>
      <w:proofErr w:type="spellEnd"/>
    </w:p>
    <w:p w14:paraId="3F93FDBD" w14:textId="12136C1D" w:rsidR="00BF1D84" w:rsidRDefault="00BF1D84" w:rsidP="00BF1D84">
      <w:r>
        <w:t xml:space="preserve">Al haber terminado la gestión del producto </w:t>
      </w:r>
      <w:r w:rsidR="0077227C">
        <w:t>es importante dirigirse a la opción de “Productos seleccionados” para confirmar que la información solicitada a terceros este correcta y “Agregar” el producto a la liquidación.</w:t>
      </w:r>
    </w:p>
    <w:p w14:paraId="19A70FCE" w14:textId="300AD911" w:rsidR="00664DEB" w:rsidRDefault="0077227C" w:rsidP="00BF1D84">
      <w:r>
        <w:rPr>
          <w:noProof/>
          <w:lang w:val="es-CO" w:eastAsia="es-CO"/>
        </w:rPr>
        <w:drawing>
          <wp:anchor distT="0" distB="0" distL="114300" distR="114300" simplePos="0" relativeHeight="251803648" behindDoc="0" locked="0" layoutInCell="1" allowOverlap="1" wp14:anchorId="3F18F05E" wp14:editId="55012416">
            <wp:simplePos x="0" y="0"/>
            <wp:positionH relativeFrom="margin">
              <wp:posOffset>1544320</wp:posOffset>
            </wp:positionH>
            <wp:positionV relativeFrom="paragraph">
              <wp:posOffset>1329690</wp:posOffset>
            </wp:positionV>
            <wp:extent cx="4165600" cy="2219325"/>
            <wp:effectExtent l="0" t="0" r="6350" b="9525"/>
            <wp:wrapNone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0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s-CO" w:eastAsia="es-CO"/>
        </w:rPr>
        <w:drawing>
          <wp:inline distT="0" distB="0" distL="0" distR="0" wp14:anchorId="1783446A" wp14:editId="2B36341F">
            <wp:extent cx="4627188" cy="2209800"/>
            <wp:effectExtent l="0" t="0" r="254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821" cy="2212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ADE0E1" w14:textId="77777777" w:rsidR="0077227C" w:rsidRDefault="0077227C" w:rsidP="00955B8E">
      <w:pPr>
        <w:pStyle w:val="Descripcin"/>
      </w:pPr>
    </w:p>
    <w:p w14:paraId="7F98F240" w14:textId="77777777" w:rsidR="0077227C" w:rsidRDefault="0077227C" w:rsidP="00955B8E">
      <w:pPr>
        <w:pStyle w:val="Descripcin"/>
      </w:pPr>
    </w:p>
    <w:p w14:paraId="29926B46" w14:textId="77777777" w:rsidR="0077227C" w:rsidRDefault="0077227C" w:rsidP="00955B8E">
      <w:pPr>
        <w:pStyle w:val="Descripcin"/>
      </w:pPr>
    </w:p>
    <w:p w14:paraId="712A372A" w14:textId="77777777" w:rsidR="0077227C" w:rsidRDefault="0077227C" w:rsidP="00955B8E">
      <w:pPr>
        <w:pStyle w:val="Descripcin"/>
      </w:pPr>
    </w:p>
    <w:p w14:paraId="7B93452F" w14:textId="77777777" w:rsidR="0077227C" w:rsidRDefault="0077227C" w:rsidP="00955B8E">
      <w:pPr>
        <w:pStyle w:val="Descripcin"/>
      </w:pPr>
    </w:p>
    <w:p w14:paraId="15AB083A" w14:textId="4C3CE90E" w:rsidR="00955B8E" w:rsidRDefault="00955B8E" w:rsidP="00955B8E">
      <w:pPr>
        <w:pStyle w:val="Descripcin"/>
      </w:pPr>
      <w:r>
        <w:t xml:space="preserve">Fig. </w:t>
      </w:r>
      <w:r>
        <w:rPr>
          <w:noProof/>
        </w:rPr>
        <w:t>24</w:t>
      </w:r>
      <w:r>
        <w:t xml:space="preserve">. </w:t>
      </w:r>
      <w:r w:rsidR="0077227C">
        <w:t>Agregar la solicitud de terceros en la liquidación y Aceptar para guardar la liquidación</w:t>
      </w:r>
    </w:p>
    <w:p w14:paraId="2E7FE366" w14:textId="21F724AA" w:rsidR="00BF1D84" w:rsidRPr="003E1509" w:rsidRDefault="00BF1D84" w:rsidP="00BF1D84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 xml:space="preserve">Resumen – Portafolio </w:t>
      </w:r>
    </w:p>
    <w:p w14:paraId="7255E304" w14:textId="77777777" w:rsidR="0063381B" w:rsidRDefault="00BF1D84" w:rsidP="00BF1D8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10.1 </w:t>
      </w:r>
      <w:r w:rsidR="0063381B">
        <w:rPr>
          <w:sz w:val="22"/>
          <w:szCs w:val="22"/>
        </w:rPr>
        <w:t xml:space="preserve">Resumen </w:t>
      </w:r>
    </w:p>
    <w:p w14:paraId="4E47267E" w14:textId="53D45BDC" w:rsidR="00BF1D84" w:rsidRDefault="0063381B" w:rsidP="0063381B">
      <w:r>
        <w:t>En esta ventana se puede visualizar un listado con el precio total de los productos agregados y estos divididos en los que son de Portafolio y No Portafolio</w:t>
      </w:r>
      <w:r w:rsidR="00E5272D">
        <w:t>.</w:t>
      </w:r>
    </w:p>
    <w:p w14:paraId="14D4EAF4" w14:textId="4DB28213" w:rsidR="00955B8E" w:rsidRDefault="00955B8E" w:rsidP="0063381B">
      <w:r>
        <w:rPr>
          <w:noProof/>
          <w:lang w:val="es-CO" w:eastAsia="es-CO"/>
        </w:rPr>
        <w:drawing>
          <wp:inline distT="0" distB="0" distL="0" distR="0" wp14:anchorId="1C4F4CB6" wp14:editId="5C28E7B5">
            <wp:extent cx="5453783" cy="283845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406" cy="283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FB6A8" w14:textId="6AA78E0D" w:rsidR="00955B8E" w:rsidRDefault="00955B8E" w:rsidP="00955B8E">
      <w:pPr>
        <w:pStyle w:val="Descripcin"/>
      </w:pPr>
      <w:r>
        <w:t xml:space="preserve">Fig. </w:t>
      </w:r>
      <w:r>
        <w:rPr>
          <w:noProof/>
        </w:rPr>
        <w:t>25</w:t>
      </w:r>
      <w:r>
        <w:t xml:space="preserve">. </w:t>
      </w:r>
      <w:r w:rsidR="00CB48FA">
        <w:t xml:space="preserve">Visualización de Resumen de total del evento. </w:t>
      </w:r>
    </w:p>
    <w:p w14:paraId="5434E0E7" w14:textId="77777777" w:rsidR="00955B8E" w:rsidRDefault="00955B8E" w:rsidP="0063381B"/>
    <w:p w14:paraId="11F7AF78" w14:textId="77777777" w:rsidR="00C53BDC" w:rsidRDefault="00C53BDC" w:rsidP="0063381B"/>
    <w:p w14:paraId="66134690" w14:textId="77777777" w:rsidR="00C53BDC" w:rsidRDefault="00C53BDC" w:rsidP="0063381B"/>
    <w:p w14:paraId="0C86F674" w14:textId="77777777" w:rsidR="00C53BDC" w:rsidRDefault="00C53BDC" w:rsidP="0063381B"/>
    <w:p w14:paraId="30A98873" w14:textId="77777777" w:rsidR="00C53BDC" w:rsidRDefault="00C53BDC" w:rsidP="0063381B"/>
    <w:p w14:paraId="72E4621D" w14:textId="77777777" w:rsidR="00C53BDC" w:rsidRDefault="00C53BDC" w:rsidP="0063381B"/>
    <w:p w14:paraId="3E94F789" w14:textId="77777777" w:rsidR="00C53BDC" w:rsidRDefault="00C53BDC" w:rsidP="0063381B"/>
    <w:p w14:paraId="73E90621" w14:textId="77777777" w:rsidR="00C53BDC" w:rsidRDefault="00C53BDC" w:rsidP="0063381B"/>
    <w:p w14:paraId="4D9D0524" w14:textId="77777777" w:rsidR="00C53BDC" w:rsidRDefault="00C53BDC" w:rsidP="0063381B"/>
    <w:p w14:paraId="1BDB1850" w14:textId="77777777" w:rsidR="00C53BDC" w:rsidRDefault="00C53BDC" w:rsidP="0063381B"/>
    <w:p w14:paraId="3F406D8F" w14:textId="77777777" w:rsidR="00C53BDC" w:rsidRDefault="00C53BDC" w:rsidP="0063381B"/>
    <w:p w14:paraId="2B20D490" w14:textId="34F68E3E" w:rsidR="0063381B" w:rsidRPr="003E1509" w:rsidRDefault="0031343C" w:rsidP="0063381B">
      <w:pPr>
        <w:pStyle w:val="Ttulo3"/>
        <w:jc w:val="center"/>
        <w:rPr>
          <w:lang w:val="es-ES"/>
        </w:rPr>
      </w:pPr>
      <w:r>
        <w:rPr>
          <w:lang w:val="es-ES"/>
        </w:rPr>
        <w:lastRenderedPageBreak/>
        <w:t>CAPITULO 4</w:t>
      </w:r>
    </w:p>
    <w:p w14:paraId="2587700E" w14:textId="1E9353D7" w:rsidR="0063381B" w:rsidRPr="003E1509" w:rsidRDefault="0063381B" w:rsidP="0063381B">
      <w:pPr>
        <w:pStyle w:val="Ttulo3"/>
        <w:jc w:val="center"/>
        <w:rPr>
          <w:lang w:val="es-ES"/>
        </w:rPr>
      </w:pPr>
      <w:r>
        <w:rPr>
          <w:lang w:val="es-ES"/>
        </w:rPr>
        <w:t xml:space="preserve">COTIZACIÓN </w:t>
      </w:r>
    </w:p>
    <w:p w14:paraId="2AD9638F" w14:textId="466257C8" w:rsidR="0063381B" w:rsidRDefault="0063381B" w:rsidP="0063381B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Cotización Evento</w:t>
      </w:r>
    </w:p>
    <w:p w14:paraId="1577FB5F" w14:textId="61FA89B9" w:rsidR="0063381B" w:rsidRDefault="0063381B" w:rsidP="0063381B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11.1 Guardar </w:t>
      </w:r>
      <w:r w:rsidR="00E5272D">
        <w:rPr>
          <w:sz w:val="22"/>
          <w:szCs w:val="22"/>
        </w:rPr>
        <w:t>Cotización</w:t>
      </w:r>
    </w:p>
    <w:p w14:paraId="3BCC403B" w14:textId="59082F15" w:rsidR="0063381B" w:rsidRDefault="0063381B" w:rsidP="0063381B">
      <w:r>
        <w:t>La pestaña “Cotización” permite visualizar un valor total</w:t>
      </w:r>
      <w:r w:rsidR="00E5272D">
        <w:t xml:space="preserve"> ya calculado por cada reserva.</w:t>
      </w:r>
    </w:p>
    <w:p w14:paraId="37AC597A" w14:textId="26A7163D" w:rsidR="0063381B" w:rsidRDefault="0063381B" w:rsidP="0031343C">
      <w:r>
        <w:t>En esta ventana seleccionamos la opción Guardar, con lo que se creara un numero nuevo de versión de cotización, como se muestra a continuación</w:t>
      </w:r>
      <w:r w:rsidR="00E5272D">
        <w:t>.</w:t>
      </w:r>
    </w:p>
    <w:p w14:paraId="5477B220" w14:textId="0A8F88E5" w:rsidR="00BE02D5" w:rsidRDefault="00412B74" w:rsidP="00E5272D">
      <w:r>
        <w:rPr>
          <w:noProof/>
          <w:lang w:val="es-CO" w:eastAsia="es-CO"/>
        </w:rPr>
        <w:drawing>
          <wp:inline distT="0" distB="0" distL="0" distR="0" wp14:anchorId="371501C3" wp14:editId="00F1F2AB">
            <wp:extent cx="6503035" cy="2909263"/>
            <wp:effectExtent l="0" t="0" r="0" b="5715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4517" cy="2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5C5A59" w14:textId="5D1371D6" w:rsidR="00BE02D5" w:rsidRDefault="00BE02D5" w:rsidP="00BE02D5">
      <w:pPr>
        <w:pStyle w:val="Descripcin"/>
      </w:pPr>
      <w:r>
        <w:t xml:space="preserve">Fig. </w:t>
      </w:r>
      <w:r>
        <w:rPr>
          <w:noProof/>
        </w:rPr>
        <w:t>26</w:t>
      </w:r>
      <w:r>
        <w:t xml:space="preserve">. Guardar cotización y generar versión de esta </w:t>
      </w:r>
    </w:p>
    <w:p w14:paraId="28347F04" w14:textId="1B8E0769" w:rsidR="00E5272D" w:rsidRDefault="00E5272D" w:rsidP="00E5272D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11.2</w:t>
      </w:r>
      <w:r w:rsidR="00412B74">
        <w:rPr>
          <w:sz w:val="22"/>
          <w:szCs w:val="22"/>
        </w:rPr>
        <w:t xml:space="preserve"> Envió de cotización y</w:t>
      </w:r>
      <w:r>
        <w:rPr>
          <w:sz w:val="22"/>
          <w:szCs w:val="22"/>
        </w:rPr>
        <w:t xml:space="preserve"> Añadir </w:t>
      </w:r>
      <w:r w:rsidR="00412B74">
        <w:rPr>
          <w:sz w:val="22"/>
          <w:szCs w:val="22"/>
        </w:rPr>
        <w:t>un nuevo correo</w:t>
      </w:r>
    </w:p>
    <w:p w14:paraId="05861F14" w14:textId="56DCEF8E" w:rsidR="00E5272D" w:rsidRDefault="00E5272D" w:rsidP="00E5272D">
      <w:r>
        <w:t xml:space="preserve">Si se desea añadir más correos de contactos previamente agregados, se debe seleccionar la opción </w:t>
      </w:r>
      <w:r w:rsidR="0031343C">
        <w:t>“</w:t>
      </w:r>
      <w:r>
        <w:t>Contactos</w:t>
      </w:r>
      <w:r w:rsidR="0031343C">
        <w:t>”</w:t>
      </w:r>
      <w:r>
        <w:t xml:space="preserve">, </w:t>
      </w:r>
      <w:r w:rsidR="00412B74">
        <w:t>para seleccionar otro contacto que se quiera en copia para el envío de la cotización.</w:t>
      </w:r>
    </w:p>
    <w:p w14:paraId="1EAEB1BB" w14:textId="498CEB95" w:rsidR="00E5272D" w:rsidRDefault="00E5272D" w:rsidP="00E5272D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11.3 Correo Adicional</w:t>
      </w:r>
    </w:p>
    <w:p w14:paraId="5E87E5E3" w14:textId="0250F66E" w:rsidR="00E5272D" w:rsidRDefault="00E5272D" w:rsidP="00E5272D">
      <w:r>
        <w:t xml:space="preserve">Si se desea añadir un correo que no se ha registrado anteriormente, se debe seleccionar la </w:t>
      </w:r>
      <w:proofErr w:type="gramStart"/>
      <w:r>
        <w:t xml:space="preserve">opción </w:t>
      </w:r>
      <w:r w:rsidR="0031343C">
        <w:t xml:space="preserve"> “</w:t>
      </w:r>
      <w:proofErr w:type="gramEnd"/>
      <w:r w:rsidR="0031343C">
        <w:t xml:space="preserve">Añadir Correo” </w:t>
      </w:r>
      <w:r>
        <w:t>y digitar e</w:t>
      </w:r>
      <w:r w:rsidR="00412B74">
        <w:t>l correo.</w:t>
      </w:r>
    </w:p>
    <w:p w14:paraId="35C77897" w14:textId="6ED12222" w:rsidR="0031343C" w:rsidRDefault="0031343C" w:rsidP="0031343C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11.4 Enviar Cotización </w:t>
      </w:r>
    </w:p>
    <w:p w14:paraId="681760DE" w14:textId="10663EFE" w:rsidR="0031343C" w:rsidRDefault="0031343C" w:rsidP="0031343C">
      <w:r>
        <w:t xml:space="preserve">Por último, después de agregar correos y contactos requeridos, procederemos a enviar la cotización </w:t>
      </w:r>
    </w:p>
    <w:p w14:paraId="3D8B43C1" w14:textId="543DC100" w:rsidR="00BE02D5" w:rsidRDefault="00BE02D5" w:rsidP="0031343C">
      <w:r>
        <w:rPr>
          <w:noProof/>
          <w:lang w:val="es-CO" w:eastAsia="es-CO"/>
        </w:rPr>
        <w:lastRenderedPageBreak/>
        <w:drawing>
          <wp:inline distT="0" distB="0" distL="0" distR="0" wp14:anchorId="19D0795B" wp14:editId="05229849">
            <wp:extent cx="5569115" cy="2898475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191" cy="2900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0987F" w14:textId="4077105D" w:rsidR="00BE02D5" w:rsidRDefault="00BE02D5" w:rsidP="00BE02D5">
      <w:pPr>
        <w:pStyle w:val="Descripcin"/>
      </w:pPr>
      <w:r>
        <w:t xml:space="preserve">Fig. </w:t>
      </w:r>
      <w:r>
        <w:rPr>
          <w:noProof/>
        </w:rPr>
        <w:t>27</w:t>
      </w:r>
      <w:r>
        <w:t xml:space="preserve">. </w:t>
      </w:r>
      <w:r w:rsidR="0085550E">
        <w:t>Envió de cotización a contactos seleccionados</w:t>
      </w:r>
    </w:p>
    <w:p w14:paraId="2243BEF0" w14:textId="5E6B4F63" w:rsidR="0031343C" w:rsidRDefault="0031343C" w:rsidP="0031343C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11.5 Confirmación del Evento </w:t>
      </w:r>
    </w:p>
    <w:p w14:paraId="63B856FD" w14:textId="3A2D7ED0" w:rsidR="0031343C" w:rsidRDefault="00B10181" w:rsidP="0031343C">
      <w:r>
        <w:t>El cliente recibe un correo electrónico con la cotización y en ese mismo correo electrónico podrá otorgar su aprobación a la cotización. Una vez se tenga la aprobación del cliente el asesor puede ingresar a confirmar el evento.</w:t>
      </w:r>
    </w:p>
    <w:p w14:paraId="450CFCF8" w14:textId="332210E3" w:rsidR="0031343C" w:rsidRDefault="0031343C" w:rsidP="0031343C">
      <w:r>
        <w:t>Se selecciona la opción “Confirmar Evento”</w:t>
      </w:r>
    </w:p>
    <w:p w14:paraId="3CEE9AD3" w14:textId="231D2A2E" w:rsidR="0031343C" w:rsidRDefault="0031343C" w:rsidP="0031343C">
      <w:r>
        <w:t xml:space="preserve">En la ventana </w:t>
      </w:r>
      <w:r w:rsidR="00E773A7">
        <w:t>“</w:t>
      </w:r>
      <w:r>
        <w:t>Confirmación evento</w:t>
      </w:r>
      <w:r w:rsidR="00E773A7">
        <w:t>”</w:t>
      </w:r>
      <w:r>
        <w:t xml:space="preserve"> se mostrará un breve resumen del evento y procederemos a seleccionar “Confirmar Evento”  </w:t>
      </w:r>
    </w:p>
    <w:p w14:paraId="796E7997" w14:textId="15E4BB38" w:rsidR="0085550E" w:rsidRDefault="0085550E" w:rsidP="0031343C">
      <w:r>
        <w:rPr>
          <w:noProof/>
          <w:lang w:val="es-CO" w:eastAsia="es-CO"/>
        </w:rPr>
        <w:drawing>
          <wp:inline distT="0" distB="0" distL="0" distR="0" wp14:anchorId="596499FC" wp14:editId="10C2821B">
            <wp:extent cx="6193155" cy="322326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1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5499E" w14:textId="7CB11B72" w:rsidR="0085550E" w:rsidRDefault="0085550E" w:rsidP="0085550E">
      <w:pPr>
        <w:pStyle w:val="Descripcin"/>
      </w:pPr>
      <w:r>
        <w:t xml:space="preserve">Fig. </w:t>
      </w:r>
      <w:r>
        <w:rPr>
          <w:noProof/>
        </w:rPr>
        <w:t>28</w:t>
      </w:r>
      <w:r>
        <w:t>. Confirmación del evento y reserva.</w:t>
      </w:r>
    </w:p>
    <w:p w14:paraId="3D3F6366" w14:textId="52B26D4B" w:rsidR="0031343C" w:rsidRPr="003E1509" w:rsidRDefault="0031343C" w:rsidP="0031343C">
      <w:pPr>
        <w:pStyle w:val="Ttulo3"/>
        <w:jc w:val="center"/>
        <w:rPr>
          <w:lang w:val="es-ES"/>
        </w:rPr>
      </w:pPr>
      <w:r>
        <w:rPr>
          <w:lang w:val="es-ES"/>
        </w:rPr>
        <w:lastRenderedPageBreak/>
        <w:t>CAPITULO 5</w:t>
      </w:r>
    </w:p>
    <w:p w14:paraId="43D51326" w14:textId="77869F95" w:rsidR="0031343C" w:rsidRPr="003E1509" w:rsidRDefault="0031343C" w:rsidP="0031343C">
      <w:pPr>
        <w:pStyle w:val="Ttulo3"/>
        <w:jc w:val="center"/>
        <w:rPr>
          <w:lang w:val="es-ES"/>
        </w:rPr>
      </w:pPr>
      <w:r>
        <w:rPr>
          <w:lang w:val="es-ES"/>
        </w:rPr>
        <w:t xml:space="preserve">EVENTOS REGISTRADOS </w:t>
      </w:r>
    </w:p>
    <w:p w14:paraId="725DB883" w14:textId="6915DF2E" w:rsidR="0031343C" w:rsidRDefault="0031343C" w:rsidP="0031343C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 xml:space="preserve">Eventos Registrados </w:t>
      </w:r>
    </w:p>
    <w:p w14:paraId="45F29815" w14:textId="090AFE50" w:rsidR="0031343C" w:rsidRDefault="0031343C" w:rsidP="0031343C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12.1 Registro de Eventos  </w:t>
      </w:r>
    </w:p>
    <w:p w14:paraId="60C51C9A" w14:textId="77777777" w:rsidR="0031343C" w:rsidRDefault="0031343C" w:rsidP="0031343C">
      <w:r>
        <w:t xml:space="preserve">En la ventana inicial de la APP Eventos, nos dirigimos a “Eventos registrados”, como se muestra a continuación. </w:t>
      </w:r>
    </w:p>
    <w:p w14:paraId="1D10A4E9" w14:textId="0D3A656C" w:rsidR="00C5361D" w:rsidRDefault="00A132C1" w:rsidP="0031343C">
      <w:r>
        <w:t>Seleccionamos la</w:t>
      </w:r>
      <w:r w:rsidR="00C5361D">
        <w:t xml:space="preserve"> pestaña “Registro de Eventos”, </w:t>
      </w:r>
      <w:r>
        <w:t>y en esta s</w:t>
      </w:r>
      <w:r w:rsidR="00C5361D">
        <w:t>e muestra una lista de Eventos</w:t>
      </w:r>
      <w:r>
        <w:t xml:space="preserve"> activos</w:t>
      </w:r>
      <w:r w:rsidR="00C5361D">
        <w:t xml:space="preserve"> con sus respectivos datos.</w:t>
      </w:r>
    </w:p>
    <w:p w14:paraId="04A48095" w14:textId="3205E0FD" w:rsidR="00531853" w:rsidRDefault="00C16DF2" w:rsidP="00A132C1">
      <w:r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6950602" wp14:editId="498E5DC2">
                <wp:simplePos x="0" y="0"/>
                <wp:positionH relativeFrom="column">
                  <wp:posOffset>5040630</wp:posOffset>
                </wp:positionH>
                <wp:positionV relativeFrom="paragraph">
                  <wp:posOffset>1951989</wp:posOffset>
                </wp:positionV>
                <wp:extent cx="228600" cy="314325"/>
                <wp:effectExtent l="0" t="0" r="76200" b="47625"/>
                <wp:wrapNone/>
                <wp:docPr id="77" name="Conector recto de flecha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8600" cy="3143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48F4EB" id="Conector recto de flecha 77" o:spid="_x0000_s1026" type="#_x0000_t32" style="position:absolute;margin-left:396.9pt;margin-top:153.7pt;width:18pt;height:24.7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" strokecolor="#0e68bb [3044]">
                <v:stroke endarrow="block"/>
              </v:shape>
            </w:pict>
          </mc:Fallback>
        </mc:AlternateContent>
      </w:r>
      <w:r w:rsidR="00404041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F8EE247" wp14:editId="35AC9410">
                <wp:simplePos x="0" y="0"/>
                <wp:positionH relativeFrom="column">
                  <wp:posOffset>868680</wp:posOffset>
                </wp:positionH>
                <wp:positionV relativeFrom="paragraph">
                  <wp:posOffset>1151890</wp:posOffset>
                </wp:positionV>
                <wp:extent cx="219075" cy="171450"/>
                <wp:effectExtent l="0" t="0" r="66675" b="57150"/>
                <wp:wrapNone/>
                <wp:docPr id="39" name="Conector recto de flecha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9075" cy="1714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8D8B75" id="Conector recto de flecha 39" o:spid="_x0000_s1026" type="#_x0000_t32" style="position:absolute;margin-left:68.4pt;margin-top:90.7pt;width:17.25pt;height:13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" strokecolor="#0e68bb [3044]">
                <v:stroke endarrow="block"/>
              </v:shape>
            </w:pict>
          </mc:Fallback>
        </mc:AlternateContent>
      </w:r>
      <w:r>
        <w:rPr>
          <w:noProof/>
          <w:lang w:val="es-CO" w:eastAsia="es-CO"/>
        </w:rPr>
        <w:drawing>
          <wp:inline distT="0" distB="0" distL="0" distR="0" wp14:anchorId="08037E48" wp14:editId="191E46F3">
            <wp:extent cx="6520815" cy="3250388"/>
            <wp:effectExtent l="0" t="0" r="0" b="762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3498" cy="325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18EE9EC" w14:textId="6A6A5DC7" w:rsidR="00531853" w:rsidRDefault="00531853" w:rsidP="00531853">
      <w:pPr>
        <w:pStyle w:val="Descripcin"/>
      </w:pPr>
      <w:r>
        <w:t xml:space="preserve">Fig. </w:t>
      </w:r>
      <w:r>
        <w:rPr>
          <w:noProof/>
        </w:rPr>
        <w:t>2</w:t>
      </w:r>
      <w:r w:rsidR="00626594">
        <w:rPr>
          <w:noProof/>
        </w:rPr>
        <w:t>9</w:t>
      </w:r>
      <w:r>
        <w:t xml:space="preserve">. </w:t>
      </w:r>
      <w:r w:rsidR="00626594">
        <w:t xml:space="preserve">Filtro de búsqueda, </w:t>
      </w:r>
      <w:r w:rsidR="00C16DF2">
        <w:t>Abrir o</w:t>
      </w:r>
      <w:r w:rsidR="00626594">
        <w:t xml:space="preserve"> cancelación de ev</w:t>
      </w:r>
      <w:r w:rsidR="00404041">
        <w:t>ento</w:t>
      </w:r>
      <w:r>
        <w:t>.</w:t>
      </w:r>
    </w:p>
    <w:p w14:paraId="3740F28E" w14:textId="7F3DA87F" w:rsidR="00A132C1" w:rsidRDefault="00A132C1" w:rsidP="00A132C1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Eventos Cancelados</w:t>
      </w:r>
    </w:p>
    <w:p w14:paraId="3E50321E" w14:textId="77777777" w:rsidR="00A132C1" w:rsidRDefault="00A132C1" w:rsidP="00A132C1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13.1 Evento Cancelados </w:t>
      </w:r>
    </w:p>
    <w:p w14:paraId="20035772" w14:textId="011C9F6D" w:rsidR="00A132C1" w:rsidRDefault="00C16DF2" w:rsidP="00A132C1">
      <w:r>
        <w:t>El sistema permite cancelar un evento para los casos en los que no se logró una negoción con el cliente o simplemente el cliente decidió cancelar el evento. Es importante ingresar el motivo de cancelación del evento.</w:t>
      </w:r>
    </w:p>
    <w:p w14:paraId="14FC2795" w14:textId="3D70FF83" w:rsidR="00404041" w:rsidRDefault="00C16DF2" w:rsidP="00AA76E0">
      <w:r>
        <w:rPr>
          <w:noProof/>
          <w:lang w:val="es-CO" w:eastAsia="es-CO"/>
        </w:rPr>
        <w:lastRenderedPageBreak/>
        <w:drawing>
          <wp:inline distT="0" distB="0" distL="0" distR="0" wp14:anchorId="4358AB0B" wp14:editId="377C7A6A">
            <wp:extent cx="5358765" cy="3017520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D66BE8" w14:textId="1FF5D9ED" w:rsidR="00404041" w:rsidRDefault="007D1BAB" w:rsidP="00404041">
      <w:pPr>
        <w:pStyle w:val="Descripcin"/>
      </w:pPr>
      <w:r>
        <w:t>Fig.30</w:t>
      </w:r>
      <w:r w:rsidR="00404041">
        <w:t xml:space="preserve">. </w:t>
      </w:r>
      <w:r w:rsidR="00C16DF2">
        <w:t>ingreso de motivo de cancelación de evento.</w:t>
      </w:r>
    </w:p>
    <w:p w14:paraId="7BFA51DB" w14:textId="31FD183F" w:rsidR="00AA76E0" w:rsidRPr="003E1509" w:rsidRDefault="0085550E" w:rsidP="00AA76E0">
      <w:pPr>
        <w:pStyle w:val="Ttulo3"/>
        <w:jc w:val="center"/>
        <w:rPr>
          <w:lang w:val="es-ES"/>
        </w:rPr>
      </w:pPr>
      <w:r>
        <w:rPr>
          <w:lang w:val="es-ES"/>
        </w:rPr>
        <w:t>CAPITULO 6</w:t>
      </w:r>
    </w:p>
    <w:p w14:paraId="4D2343C8" w14:textId="77BAEB26" w:rsidR="00AA76E0" w:rsidRPr="003E1509" w:rsidRDefault="00AA76E0" w:rsidP="00AA76E0">
      <w:pPr>
        <w:pStyle w:val="Ttulo3"/>
        <w:jc w:val="center"/>
        <w:rPr>
          <w:lang w:val="es-ES"/>
        </w:rPr>
      </w:pPr>
      <w:r>
        <w:rPr>
          <w:lang w:val="es-ES"/>
        </w:rPr>
        <w:t>GESTION DE EVENTOS</w:t>
      </w:r>
    </w:p>
    <w:p w14:paraId="0926FE73" w14:textId="54C8E6A1" w:rsidR="00AA76E0" w:rsidRPr="00AA76E0" w:rsidRDefault="00AA76E0" w:rsidP="00AA76E0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Eventos Confirmados</w:t>
      </w:r>
    </w:p>
    <w:p w14:paraId="0B2CC7C0" w14:textId="639F6EE1" w:rsidR="00AA76E0" w:rsidRDefault="00AA76E0" w:rsidP="00AA76E0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14.1 Gestión Eventos</w:t>
      </w:r>
    </w:p>
    <w:p w14:paraId="3F802FE6" w14:textId="77777777" w:rsidR="002A6587" w:rsidRDefault="00AA76E0" w:rsidP="002A6587">
      <w:r>
        <w:t>En la ventana inicial de la APP Eventos, nos dirigimos a “Eventos registrados”, como se muestra a continuación</w:t>
      </w:r>
    </w:p>
    <w:p w14:paraId="35BBC58B" w14:textId="691CB6DC" w:rsidR="002A6587" w:rsidRDefault="002A6587" w:rsidP="002A6587">
      <w:r>
        <w:t>En esta ventana se muestra una lista de Eventos Confirmados con sus respectivos datos.</w:t>
      </w:r>
    </w:p>
    <w:p w14:paraId="790C9A22" w14:textId="5E8D73C2" w:rsidR="002A6587" w:rsidRDefault="002A6587" w:rsidP="002A6587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14.2 Filtrado de Eventos </w:t>
      </w:r>
    </w:p>
    <w:p w14:paraId="39C209CE" w14:textId="7213A378" w:rsidR="002A6587" w:rsidRDefault="002A6587" w:rsidP="002A6587">
      <w:r>
        <w:t xml:space="preserve">En esta pestaña encontraremos la opción de búsqueda, el cual nos permitirá filtrar la lista dependiendo de la búsqueda como se muestra a continuación. </w:t>
      </w:r>
    </w:p>
    <w:p w14:paraId="076F9E46" w14:textId="60ED6686" w:rsidR="002A6587" w:rsidRDefault="002A6587" w:rsidP="002A6587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14.3 Gestionar Evento</w:t>
      </w:r>
    </w:p>
    <w:p w14:paraId="6017A930" w14:textId="58D0FA39" w:rsidR="002A6587" w:rsidRDefault="002A6587" w:rsidP="002A6587">
      <w:r>
        <w:t>En la pestaña seleccionamos Gestionar, como se muestra a continuación:</w:t>
      </w:r>
    </w:p>
    <w:p w14:paraId="641C4A2D" w14:textId="718CBA20" w:rsidR="007D1BAB" w:rsidRDefault="007D1BAB" w:rsidP="002A6587">
      <w:r>
        <w:rPr>
          <w:noProof/>
          <w:lang w:val="es-CO" w:eastAsia="es-CO"/>
        </w:rPr>
        <w:lastRenderedPageBreak/>
        <w:drawing>
          <wp:inline distT="0" distB="0" distL="0" distR="0" wp14:anchorId="2C5F6C59" wp14:editId="3ED7E3FD">
            <wp:extent cx="6193155" cy="3223260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1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D7236" w14:textId="00CD88ED" w:rsidR="007D1BAB" w:rsidRDefault="007D1BAB" w:rsidP="007D1BAB">
      <w:pPr>
        <w:pStyle w:val="Descripcin"/>
      </w:pPr>
      <w:r>
        <w:t xml:space="preserve">Fig.31. Eventos confirmados, búsqueda y gestionar eventos. </w:t>
      </w:r>
    </w:p>
    <w:p w14:paraId="6661AE48" w14:textId="244E1258" w:rsidR="002A6587" w:rsidRPr="00AA76E0" w:rsidRDefault="002A6587" w:rsidP="002A6587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Estado – Gestión de Eventos</w:t>
      </w:r>
    </w:p>
    <w:p w14:paraId="0EB066A7" w14:textId="093A1378" w:rsidR="002A6587" w:rsidRDefault="002A6587" w:rsidP="002A6587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15.1 </w:t>
      </w:r>
      <w:proofErr w:type="spellStart"/>
      <w:r>
        <w:rPr>
          <w:sz w:val="22"/>
          <w:szCs w:val="22"/>
        </w:rPr>
        <w:t>Check</w:t>
      </w:r>
      <w:proofErr w:type="spellEnd"/>
      <w:r>
        <w:rPr>
          <w:sz w:val="22"/>
          <w:szCs w:val="22"/>
        </w:rPr>
        <w:t xml:space="preserve"> In</w:t>
      </w:r>
    </w:p>
    <w:p w14:paraId="14099FD0" w14:textId="0EAA95EF" w:rsidR="002A6587" w:rsidRDefault="002A6587" w:rsidP="002A6587">
      <w:r>
        <w:t xml:space="preserve">En la pestaña “Estado”, seleccionamos </w:t>
      </w:r>
      <w:proofErr w:type="spellStart"/>
      <w:r>
        <w:t>Check</w:t>
      </w:r>
      <w:proofErr w:type="spellEnd"/>
      <w:r>
        <w:t xml:space="preserve"> In y asignamos el estado, de la siguiente manera: </w:t>
      </w:r>
    </w:p>
    <w:p w14:paraId="4146B2A4" w14:textId="7DD97A19" w:rsidR="002A6587" w:rsidRDefault="002A6587" w:rsidP="002A6587">
      <w:r>
        <w:t xml:space="preserve">El </w:t>
      </w:r>
      <w:proofErr w:type="spellStart"/>
      <w:r>
        <w:t>Check</w:t>
      </w:r>
      <w:proofErr w:type="spellEnd"/>
      <w:r>
        <w:t xml:space="preserve"> In, se guardará con la fecha y hora actual del momento</w:t>
      </w:r>
      <w:r w:rsidR="00FA0D4D">
        <w:t xml:space="preserve"> en que se gestionó</w:t>
      </w:r>
      <w:r>
        <w:t xml:space="preserve">. </w:t>
      </w:r>
    </w:p>
    <w:p w14:paraId="1B2E1256" w14:textId="6B23EDC5" w:rsidR="007D1BAB" w:rsidRDefault="007D1BAB" w:rsidP="002A6587">
      <w:r>
        <w:rPr>
          <w:noProof/>
          <w:lang w:val="es-CO" w:eastAsia="es-CO"/>
        </w:rPr>
        <w:drawing>
          <wp:inline distT="0" distB="0" distL="0" distR="0" wp14:anchorId="5C658DD6" wp14:editId="5CCD6F49">
            <wp:extent cx="6193155" cy="322326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1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CD437" w14:textId="38840748" w:rsidR="0026019A" w:rsidRDefault="0026019A" w:rsidP="0026019A">
      <w:pPr>
        <w:pStyle w:val="Descripcin"/>
      </w:pPr>
      <w:r>
        <w:t xml:space="preserve">Fig.32. Estado de evento </w:t>
      </w:r>
      <w:proofErr w:type="spellStart"/>
      <w:r>
        <w:t>Check</w:t>
      </w:r>
      <w:proofErr w:type="spellEnd"/>
      <w:r>
        <w:t xml:space="preserve"> In y avanzar a siguiente estado. </w:t>
      </w:r>
    </w:p>
    <w:p w14:paraId="09B1FB80" w14:textId="1B963FA0" w:rsidR="002A6587" w:rsidRDefault="002A6587" w:rsidP="002A6587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lastRenderedPageBreak/>
        <w:t>15.2 Evento Finalizado</w:t>
      </w:r>
    </w:p>
    <w:p w14:paraId="603A6380" w14:textId="5DC63C1E" w:rsidR="002A6587" w:rsidRDefault="002A6587" w:rsidP="002A6587">
      <w:r>
        <w:t>En la pestaña “Estado”, seleccionamos Evento finalizado y asignamos el estado, de la siguiente manera:</w:t>
      </w:r>
    </w:p>
    <w:p w14:paraId="18FD2DBB" w14:textId="247C9B8B" w:rsidR="002A6587" w:rsidRDefault="002A6587" w:rsidP="002A6587">
      <w:r>
        <w:t>El Evento finalizado, se guardará con la fecha y hora actual del momento</w:t>
      </w:r>
      <w:r w:rsidR="00FA0D4D">
        <w:t xml:space="preserve"> en que se gestionó</w:t>
      </w:r>
      <w:r>
        <w:t>.</w:t>
      </w:r>
    </w:p>
    <w:p w14:paraId="5B67F17F" w14:textId="4676B6E9" w:rsidR="0026019A" w:rsidRDefault="0026019A" w:rsidP="002A6587">
      <w:r>
        <w:rPr>
          <w:noProof/>
          <w:lang w:val="es-CO" w:eastAsia="es-CO"/>
        </w:rPr>
        <w:drawing>
          <wp:inline distT="0" distB="0" distL="0" distR="0" wp14:anchorId="1F571C80" wp14:editId="240983E4">
            <wp:extent cx="6193155" cy="3223260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1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0923E" w14:textId="0AA686D8" w:rsidR="00591DD0" w:rsidRDefault="00591DD0" w:rsidP="00591DD0">
      <w:pPr>
        <w:pStyle w:val="Descripcin"/>
      </w:pPr>
      <w:r>
        <w:t xml:space="preserve">Fig.33. Estado de </w:t>
      </w:r>
      <w:r w:rsidR="00D1625F">
        <w:t>e</w:t>
      </w:r>
      <w:r>
        <w:t xml:space="preserve">vento finalizado y avanzar a siguiente estado. </w:t>
      </w:r>
    </w:p>
    <w:p w14:paraId="02309880" w14:textId="3CB483D8" w:rsidR="002A6587" w:rsidRDefault="002A6587" w:rsidP="002A6587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15.3 </w:t>
      </w:r>
      <w:proofErr w:type="spellStart"/>
      <w:r>
        <w:rPr>
          <w:sz w:val="22"/>
          <w:szCs w:val="22"/>
        </w:rPr>
        <w:t>Check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Out</w:t>
      </w:r>
      <w:proofErr w:type="spellEnd"/>
    </w:p>
    <w:p w14:paraId="315B7FB2" w14:textId="5E61E7F5" w:rsidR="002A6587" w:rsidRDefault="002A6587" w:rsidP="002A6587">
      <w:r>
        <w:t xml:space="preserve">El </w:t>
      </w:r>
      <w:proofErr w:type="spellStart"/>
      <w:r w:rsidR="00FA0D4D">
        <w:t>Check</w:t>
      </w:r>
      <w:proofErr w:type="spellEnd"/>
      <w:r w:rsidR="00FA0D4D">
        <w:t xml:space="preserve"> </w:t>
      </w:r>
      <w:proofErr w:type="spellStart"/>
      <w:r w:rsidR="00FA0D4D">
        <w:t>Out</w:t>
      </w:r>
      <w:proofErr w:type="spellEnd"/>
      <w:r>
        <w:t>, se guardará con la fecha y hora actual del momento</w:t>
      </w:r>
      <w:r w:rsidR="00FA0D4D">
        <w:t xml:space="preserve"> en que se gestionó</w:t>
      </w:r>
      <w:r>
        <w:t>.</w:t>
      </w:r>
      <w:r w:rsidR="000763C3">
        <w:t xml:space="preserve"> Esta opción no se encuentra disponible para los asesores.</w:t>
      </w:r>
    </w:p>
    <w:p w14:paraId="0802C5B9" w14:textId="56D08350" w:rsidR="00D1625F" w:rsidRDefault="00D1625F" w:rsidP="002A6587">
      <w:r>
        <w:rPr>
          <w:noProof/>
          <w:lang w:val="es-CO" w:eastAsia="es-CO"/>
        </w:rPr>
        <w:drawing>
          <wp:inline distT="0" distB="0" distL="0" distR="0" wp14:anchorId="01C760CD" wp14:editId="436A487D">
            <wp:extent cx="5403368" cy="2812211"/>
            <wp:effectExtent l="0" t="0" r="6985" b="762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1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810" cy="2814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0DD06" w14:textId="15D4D7C7" w:rsidR="00D1625F" w:rsidRDefault="00D1625F" w:rsidP="00D1625F">
      <w:pPr>
        <w:pStyle w:val="Descripcin"/>
      </w:pPr>
      <w:r>
        <w:t xml:space="preserve">Fig.34. Estado de evento </w:t>
      </w:r>
      <w:proofErr w:type="spellStart"/>
      <w:r>
        <w:t>Check</w:t>
      </w:r>
      <w:proofErr w:type="spellEnd"/>
      <w:r>
        <w:t xml:space="preserve"> </w:t>
      </w:r>
      <w:proofErr w:type="spellStart"/>
      <w:r>
        <w:t>Out</w:t>
      </w:r>
      <w:proofErr w:type="spellEnd"/>
      <w:r>
        <w:t xml:space="preserve"> </w:t>
      </w:r>
    </w:p>
    <w:p w14:paraId="6425A2A4" w14:textId="7F504B24" w:rsidR="00FA0D4D" w:rsidRPr="00AA76E0" w:rsidRDefault="00FA0D4D" w:rsidP="00FA0D4D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>Novedades – Gestión de Eventos</w:t>
      </w:r>
    </w:p>
    <w:p w14:paraId="3A906C1D" w14:textId="7F839350" w:rsidR="00FA0D4D" w:rsidRDefault="00FA0D4D" w:rsidP="00FA0D4D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16.1 Agregar Novedad </w:t>
      </w:r>
    </w:p>
    <w:p w14:paraId="75870CE8" w14:textId="782B4703" w:rsidR="00FA0D4D" w:rsidRDefault="00FA0D4D" w:rsidP="00FA0D4D">
      <w:r>
        <w:t xml:space="preserve">En la pestaña “Agregar Novedad”, seleccionamos la reserva a la que se desea agregar la novedad.  </w:t>
      </w:r>
    </w:p>
    <w:p w14:paraId="2F5029C3" w14:textId="389FCBA9" w:rsidR="00FA0D4D" w:rsidRDefault="00FA0D4D" w:rsidP="00FA0D4D">
      <w:r>
        <w:t xml:space="preserve">Después se debe digitar una observación, de la siguiente manera: </w:t>
      </w:r>
    </w:p>
    <w:p w14:paraId="5D91426B" w14:textId="718F8C51" w:rsidR="00FA0D4D" w:rsidRDefault="00FA0D4D" w:rsidP="00FA0D4D">
      <w:r>
        <w:t xml:space="preserve">De ser necesario se puede adjuntar una foto o tomar una foto, de la siguiente manera: </w:t>
      </w:r>
    </w:p>
    <w:p w14:paraId="3712BF10" w14:textId="229621FF" w:rsidR="00FA0D4D" w:rsidRDefault="00FA0D4D" w:rsidP="00FA0D4D">
      <w:r>
        <w:t>Por último, se selecciona Agregar Novedad.</w:t>
      </w:r>
    </w:p>
    <w:p w14:paraId="74A30B13" w14:textId="073D5B91" w:rsidR="00D1625F" w:rsidRDefault="00D1625F" w:rsidP="00FA0D4D">
      <w:r>
        <w:rPr>
          <w:noProof/>
          <w:lang w:val="es-CO" w:eastAsia="es-CO"/>
        </w:rPr>
        <w:drawing>
          <wp:inline distT="0" distB="0" distL="0" distR="0" wp14:anchorId="629537DC" wp14:editId="0A2066F7">
            <wp:extent cx="6193155" cy="3223260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1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8CF79" w14:textId="2DB23E3B" w:rsidR="00D1625F" w:rsidRDefault="00D1625F" w:rsidP="00D1625F">
      <w:pPr>
        <w:pStyle w:val="Descripcin"/>
      </w:pPr>
      <w:r>
        <w:t xml:space="preserve">Fig.34. Gestionar novedades, agregar una novedad. </w:t>
      </w:r>
    </w:p>
    <w:p w14:paraId="5391AFB0" w14:textId="408834E4" w:rsidR="00FA0D4D" w:rsidRPr="00AA76E0" w:rsidRDefault="000763C3" w:rsidP="00FA0D4D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t>Lista de Chequeo</w:t>
      </w:r>
    </w:p>
    <w:p w14:paraId="3C90B570" w14:textId="5AC6F0A3" w:rsidR="00D30EC1" w:rsidRDefault="00D30EC1" w:rsidP="00D30EC1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17.1 Edición Datos</w:t>
      </w:r>
      <w:r w:rsidR="008B7A44">
        <w:rPr>
          <w:sz w:val="22"/>
          <w:szCs w:val="22"/>
        </w:rPr>
        <w:t xml:space="preserve"> iniciales de la</w:t>
      </w:r>
      <w:r>
        <w:rPr>
          <w:sz w:val="22"/>
          <w:szCs w:val="22"/>
        </w:rPr>
        <w:t xml:space="preserve"> lista de chequeo  </w:t>
      </w:r>
    </w:p>
    <w:p w14:paraId="3433C16F" w14:textId="45EE19A1" w:rsidR="00D30EC1" w:rsidRDefault="00D30EC1" w:rsidP="00D30EC1">
      <w:r>
        <w:t>En la pestaña “Lista de Chequeo”, gestionamos el lugar, actividad y horario</w:t>
      </w:r>
      <w:r w:rsidR="006826B5">
        <w:t>.</w:t>
      </w:r>
    </w:p>
    <w:p w14:paraId="488CA86C" w14:textId="1D0A73D6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17.2 Chequeo </w:t>
      </w:r>
      <w:r w:rsidR="008B7A44">
        <w:rPr>
          <w:sz w:val="22"/>
          <w:szCs w:val="22"/>
        </w:rPr>
        <w:t xml:space="preserve">de la </w:t>
      </w:r>
      <w:r>
        <w:rPr>
          <w:sz w:val="22"/>
          <w:szCs w:val="22"/>
        </w:rPr>
        <w:t xml:space="preserve">Información General  </w:t>
      </w:r>
    </w:p>
    <w:p w14:paraId="7559B68F" w14:textId="350A8B52" w:rsidR="001F7814" w:rsidRDefault="001F7814" w:rsidP="001F7814">
      <w:r>
        <w:t>En la pestaña “Lista de Chequeo”, chequeamos según corresponde la Información General</w:t>
      </w:r>
      <w:r w:rsidR="006826B5">
        <w:t>.</w:t>
      </w:r>
    </w:p>
    <w:p w14:paraId="766FB0BE" w14:textId="383729F6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17.3 Chequeo Pre-Producción  </w:t>
      </w:r>
    </w:p>
    <w:p w14:paraId="35DC5A9E" w14:textId="0ACD4EB6" w:rsidR="001F7814" w:rsidRDefault="001F7814" w:rsidP="001F7814">
      <w:r>
        <w:t>En la pestaña “Lista de Chequeo”, chequeamos según corresponde la Pre-Producción del evento</w:t>
      </w:r>
      <w:r w:rsidR="006826B5">
        <w:t>.</w:t>
      </w:r>
    </w:p>
    <w:p w14:paraId="00F331FA" w14:textId="53ADF333" w:rsidR="001F7814" w:rsidRDefault="001F7814" w:rsidP="001F7814">
      <w:r>
        <w:t xml:space="preserve">En cada chequeo quedara con signada la fecha y hora en la que se realizó este. </w:t>
      </w:r>
    </w:p>
    <w:p w14:paraId="708F9391" w14:textId="77777777" w:rsidR="008B7A44" w:rsidRDefault="008B7A44" w:rsidP="001F7814"/>
    <w:p w14:paraId="2B14B9D8" w14:textId="2FBDEAC9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17.4 Chequeo Producción  </w:t>
      </w:r>
    </w:p>
    <w:p w14:paraId="552A600C" w14:textId="60522BB2" w:rsidR="001F7814" w:rsidRDefault="001F7814" w:rsidP="001F7814">
      <w:r>
        <w:t>En la pestaña “Lista de Chequeo”, chequeamos según corresponde la Producción del evento</w:t>
      </w:r>
      <w:r w:rsidR="006826B5">
        <w:t>.</w:t>
      </w:r>
    </w:p>
    <w:p w14:paraId="55B383C3" w14:textId="77777777" w:rsidR="001F7814" w:rsidRDefault="001F7814" w:rsidP="001F7814">
      <w:r>
        <w:t xml:space="preserve">En cada chequeo quedara con signada la fecha y hora en la que se realizó este. </w:t>
      </w:r>
    </w:p>
    <w:p w14:paraId="1C9B683A" w14:textId="71409470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17.5 Chequeo Post-Producción  </w:t>
      </w:r>
    </w:p>
    <w:p w14:paraId="10FA311F" w14:textId="5D2556D8" w:rsidR="001F7814" w:rsidRDefault="001F7814" w:rsidP="001F7814">
      <w:r>
        <w:t>En la pestaña “Lista de Chequeo”, chequeamos según corresponde la Post-Producción del evento</w:t>
      </w:r>
      <w:r w:rsidR="006826B5">
        <w:t>.</w:t>
      </w:r>
    </w:p>
    <w:p w14:paraId="693B20A4" w14:textId="63C36228" w:rsidR="001F7814" w:rsidRDefault="001F7814" w:rsidP="001F7814">
      <w:r>
        <w:t xml:space="preserve">En cada chequeo quedara con signada la fecha y hora en la que se realizó este. </w:t>
      </w:r>
    </w:p>
    <w:p w14:paraId="55A71442" w14:textId="5BE70AAB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17.6 Gestión Otros</w:t>
      </w:r>
    </w:p>
    <w:p w14:paraId="05BE67A3" w14:textId="6F808F26" w:rsidR="001F7814" w:rsidRDefault="001F7814" w:rsidP="001F7814">
      <w:r>
        <w:t>En la pestaña “Lista de Chequeo”, agregamos la observación de en Nota según corresponda.</w:t>
      </w:r>
    </w:p>
    <w:p w14:paraId="1E17D082" w14:textId="40D5E129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17.7 Chequeo Instalaciones Adecuadas e Implementarías  </w:t>
      </w:r>
    </w:p>
    <w:p w14:paraId="12A6D63C" w14:textId="057053CE" w:rsidR="001F7814" w:rsidRDefault="001F7814" w:rsidP="001F7814">
      <w:r>
        <w:t>En la pestaña “Lista de Chequeo”, chequeamos según corresponde las condiciones de las instalaciones del evento, como se muestra en la siguiente imagen:</w:t>
      </w:r>
    </w:p>
    <w:p w14:paraId="414BB557" w14:textId="651702D3" w:rsidR="001F7814" w:rsidRDefault="001F7814" w:rsidP="001F7814">
      <w:r>
        <w:t xml:space="preserve">Y se añade las observaciones según corresponde, como se muestra a continuación: </w:t>
      </w:r>
    </w:p>
    <w:p w14:paraId="2315FCEF" w14:textId="5CAEA487" w:rsidR="001F7814" w:rsidRDefault="001F7814" w:rsidP="001F7814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17.8 Chequeo Productos y Servicios Ofrecidos  </w:t>
      </w:r>
    </w:p>
    <w:p w14:paraId="31B855E2" w14:textId="3EF13352" w:rsidR="001F7814" w:rsidRDefault="001F7814" w:rsidP="001F7814">
      <w:r>
        <w:t>En la pestaña “Lista de Chequeo”, chequeamos según corresponde los productos y servicios que se ofrecieron en el evento, como se muestra en la siguiente imagen:</w:t>
      </w:r>
    </w:p>
    <w:p w14:paraId="464A9DAA" w14:textId="5A314993" w:rsidR="001F7814" w:rsidRDefault="001F7814" w:rsidP="001F7814">
      <w:r>
        <w:t xml:space="preserve">Por </w:t>
      </w:r>
      <w:proofErr w:type="gramStart"/>
      <w:r>
        <w:t>ultimo</w:t>
      </w:r>
      <w:proofErr w:type="gramEnd"/>
      <w:r>
        <w:t xml:space="preserve"> de ser necesario se agregarán observaciones generales del evento. </w:t>
      </w:r>
    </w:p>
    <w:p w14:paraId="5A7CB236" w14:textId="607D4E6E" w:rsidR="004601E9" w:rsidRDefault="004601E9" w:rsidP="004601E9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 xml:space="preserve">17.9 Guardar   </w:t>
      </w:r>
    </w:p>
    <w:p w14:paraId="2FE06BCA" w14:textId="336EEC81" w:rsidR="004601E9" w:rsidRDefault="004601E9" w:rsidP="001F7814">
      <w:r>
        <w:t>En la pestaña “Lista de Chequeo”, en la parte inicial después de la gestión de datos. Guardamos el chequeo realizado.</w:t>
      </w:r>
    </w:p>
    <w:p w14:paraId="4173D606" w14:textId="322083D5" w:rsidR="006826B5" w:rsidRDefault="006826B5" w:rsidP="001F7814">
      <w:r>
        <w:rPr>
          <w:noProof/>
          <w:lang w:val="es-CO" w:eastAsia="es-CO"/>
        </w:rPr>
        <w:drawing>
          <wp:inline distT="0" distB="0" distL="0" distR="0" wp14:anchorId="140844E8" wp14:editId="1AFDF235">
            <wp:extent cx="5088447" cy="2648309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1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1650" cy="2649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5588E" w14:textId="68B06942" w:rsidR="006826B5" w:rsidRDefault="008B7A44" w:rsidP="006826B5">
      <w:pPr>
        <w:pStyle w:val="Descripcin"/>
      </w:pPr>
      <w:r>
        <w:t>Fig.35</w:t>
      </w:r>
      <w:r w:rsidR="006826B5">
        <w:t xml:space="preserve">. Seleccionar pestaña de lista de chequeo y gestionar con los respectivos datos y chequeos.  </w:t>
      </w:r>
    </w:p>
    <w:p w14:paraId="00D7CDE5" w14:textId="3673492C" w:rsidR="001F7814" w:rsidRPr="00AA76E0" w:rsidRDefault="008B7A44" w:rsidP="001F7814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 xml:space="preserve"> Recomendaciones</w:t>
      </w:r>
    </w:p>
    <w:p w14:paraId="68E7EEA4" w14:textId="02140A43" w:rsidR="004601E9" w:rsidRDefault="004601E9" w:rsidP="004601E9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18.1 Gestión Tablas de Recomendaciones</w:t>
      </w:r>
    </w:p>
    <w:p w14:paraId="3C7A1F36" w14:textId="04A039D3" w:rsidR="004601E9" w:rsidRDefault="004601E9" w:rsidP="004601E9">
      <w:r>
        <w:t>E</w:t>
      </w:r>
      <w:r w:rsidR="008B7A44">
        <w:t xml:space="preserve">n la pestaña “Recomendaciones” </w:t>
      </w:r>
      <w:r>
        <w:t xml:space="preserve">se gestionan las </w:t>
      </w:r>
      <w:r w:rsidR="008B7A44">
        <w:t>preguntas</w:t>
      </w:r>
      <w:r>
        <w:t xml:space="preserve"> de recomendaciones de la siguiente manera: </w:t>
      </w:r>
    </w:p>
    <w:p w14:paraId="6C5B1071" w14:textId="11D705DC" w:rsidR="004601E9" w:rsidRDefault="00415DEE" w:rsidP="004601E9">
      <w:r>
        <w:rPr>
          <w:noProof/>
          <w:lang w:val="es-CO" w:eastAsia="es-CO"/>
        </w:rPr>
        <w:drawing>
          <wp:inline distT="0" distB="0" distL="0" distR="0" wp14:anchorId="5E2D2E14" wp14:editId="1FAC3C54">
            <wp:extent cx="6193155" cy="3223260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1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315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C3C62" w14:textId="1A675362" w:rsidR="00415DEE" w:rsidRDefault="008B7A44" w:rsidP="00415DEE">
      <w:pPr>
        <w:pStyle w:val="Descripcin"/>
      </w:pPr>
      <w:r>
        <w:t>Fig.36</w:t>
      </w:r>
      <w:r w:rsidR="00415DEE">
        <w:t xml:space="preserve">. Seleccionar pestaña de recomendaciones, gestión de estas mismas y observaciones. .  </w:t>
      </w:r>
    </w:p>
    <w:p w14:paraId="48B18FC3" w14:textId="77777777" w:rsidR="00415DEE" w:rsidRPr="004601E9" w:rsidRDefault="00415DEE" w:rsidP="004601E9"/>
    <w:p w14:paraId="648F33BD" w14:textId="36977E11" w:rsidR="004601E9" w:rsidRDefault="004601E9" w:rsidP="004601E9"/>
    <w:p w14:paraId="6CCC10AA" w14:textId="77777777" w:rsidR="004601E9" w:rsidRDefault="004601E9" w:rsidP="004601E9"/>
    <w:p w14:paraId="27454D1A" w14:textId="77777777" w:rsidR="00942C2D" w:rsidRDefault="00942C2D" w:rsidP="004601E9"/>
    <w:p w14:paraId="28ABA22F" w14:textId="77777777" w:rsidR="00942C2D" w:rsidRDefault="00942C2D" w:rsidP="004601E9"/>
    <w:p w14:paraId="5B79A057" w14:textId="77777777" w:rsidR="00942C2D" w:rsidRDefault="00942C2D" w:rsidP="004601E9"/>
    <w:p w14:paraId="64091D71" w14:textId="77777777" w:rsidR="00942C2D" w:rsidRDefault="00942C2D" w:rsidP="004601E9"/>
    <w:p w14:paraId="4CBB7136" w14:textId="77777777" w:rsidR="00942C2D" w:rsidRDefault="00942C2D" w:rsidP="004601E9"/>
    <w:p w14:paraId="5B77111D" w14:textId="77777777" w:rsidR="008B7A44" w:rsidRDefault="008B7A44" w:rsidP="004601E9"/>
    <w:p w14:paraId="01D86573" w14:textId="77777777" w:rsidR="008B7A44" w:rsidRDefault="008B7A44" w:rsidP="004601E9"/>
    <w:p w14:paraId="65B88D12" w14:textId="77777777" w:rsidR="008B7A44" w:rsidRDefault="008B7A44" w:rsidP="004601E9"/>
    <w:p w14:paraId="7408D064" w14:textId="77777777" w:rsidR="008B7A44" w:rsidRDefault="008B7A44" w:rsidP="004601E9"/>
    <w:p w14:paraId="6C89DBDA" w14:textId="010870DD" w:rsidR="00942C2D" w:rsidRPr="00AA76E0" w:rsidRDefault="00942C2D" w:rsidP="00942C2D">
      <w:pPr>
        <w:pStyle w:val="Ttulo1"/>
        <w:numPr>
          <w:ilvl w:val="0"/>
          <w:numId w:val="1"/>
        </w:numPr>
        <w:spacing w:line="240" w:lineRule="auto"/>
        <w:rPr>
          <w:sz w:val="28"/>
        </w:rPr>
      </w:pPr>
      <w:r>
        <w:rPr>
          <w:sz w:val="28"/>
        </w:rPr>
        <w:lastRenderedPageBreak/>
        <w:t xml:space="preserve">Consumo extra </w:t>
      </w:r>
    </w:p>
    <w:p w14:paraId="7FC43B5E" w14:textId="10A34F56" w:rsidR="00942C2D" w:rsidRDefault="00942C2D" w:rsidP="00942C2D">
      <w:pPr>
        <w:pStyle w:val="Descripcin"/>
        <w:ind w:left="360"/>
        <w:rPr>
          <w:sz w:val="22"/>
          <w:szCs w:val="22"/>
        </w:rPr>
      </w:pPr>
      <w:r>
        <w:rPr>
          <w:sz w:val="22"/>
          <w:szCs w:val="22"/>
        </w:rPr>
        <w:t>19.1 Registro de consumo extra</w:t>
      </w:r>
    </w:p>
    <w:p w14:paraId="26268B0C" w14:textId="6F96450A" w:rsidR="00942C2D" w:rsidRDefault="00942C2D" w:rsidP="00942C2D">
      <w:r>
        <w:t xml:space="preserve">En la pestaña “Consumo extra”, es posible agregar productos adicionales </w:t>
      </w:r>
      <w:r w:rsidR="000B0BA7">
        <w:t>solicitados por el cliente como consumo extra.</w:t>
      </w:r>
    </w:p>
    <w:p w14:paraId="4DF2F371" w14:textId="1B51AD32" w:rsidR="00942C2D" w:rsidRDefault="000B0BA7" w:rsidP="004601E9">
      <w:r>
        <w:rPr>
          <w:noProof/>
          <w:lang w:val="es-CO" w:eastAsia="es-CO"/>
        </w:rPr>
        <w:drawing>
          <wp:inline distT="0" distB="0" distL="0" distR="0" wp14:anchorId="75D01915" wp14:editId="44D28400">
            <wp:extent cx="5992337" cy="2886075"/>
            <wp:effectExtent l="0" t="0" r="889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41" cy="2893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C24BC5" w14:textId="77FEB1B3" w:rsidR="000B0BA7" w:rsidRDefault="008B7A44" w:rsidP="000B0BA7">
      <w:pPr>
        <w:pStyle w:val="Descripcin"/>
      </w:pPr>
      <w:r>
        <w:t>Fig.37</w:t>
      </w:r>
      <w:r w:rsidR="000B0BA7">
        <w:t xml:space="preserve">.Ingresar productos como consumo extra  </w:t>
      </w:r>
    </w:p>
    <w:p w14:paraId="57BDBCAC" w14:textId="69C44658" w:rsidR="004601E9" w:rsidRDefault="000B0BA7" w:rsidP="004601E9">
      <w:r>
        <w:t>Se busca el producto que el cliente ha requerido como consumo extra, se agrega y se da click en Aceptar para poder registrar las evidencias requeridas:</w:t>
      </w:r>
    </w:p>
    <w:p w14:paraId="29CB9136" w14:textId="09EDD0FF" w:rsidR="000B0BA7" w:rsidRDefault="000B0BA7" w:rsidP="004601E9">
      <w:r>
        <w:rPr>
          <w:noProof/>
          <w:sz w:val="20"/>
          <w:szCs w:val="20"/>
          <w:lang w:val="es-CO" w:eastAsia="es-CO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87594BD" wp14:editId="15CBC791">
                <wp:simplePos x="0" y="0"/>
                <wp:positionH relativeFrom="column">
                  <wp:posOffset>4162425</wp:posOffset>
                </wp:positionH>
                <wp:positionV relativeFrom="paragraph">
                  <wp:posOffset>1485900</wp:posOffset>
                </wp:positionV>
                <wp:extent cx="1381125" cy="333375"/>
                <wp:effectExtent l="0" t="0" r="28575" b="28575"/>
                <wp:wrapNone/>
                <wp:docPr id="86" name="Rectángulo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3333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31DDEC" id="Rectángulo 86" o:spid="_x0000_s1026" style="position:absolute;margin-left:327.75pt;margin-top:117pt;width:108.75pt;height:26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" filled="f" strokecolor="red" strokeweight="2pt"/>
            </w:pict>
          </mc:Fallback>
        </mc:AlternateContent>
      </w:r>
      <w:r>
        <w:rPr>
          <w:noProof/>
          <w:lang w:val="es-CO" w:eastAsia="es-CO"/>
        </w:rPr>
        <w:drawing>
          <wp:inline distT="0" distB="0" distL="0" distR="0" wp14:anchorId="458E55F8" wp14:editId="5339832E">
            <wp:extent cx="5543550" cy="3119185"/>
            <wp:effectExtent l="0" t="0" r="0" b="508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595" cy="31242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DA69CC" w14:textId="407CAC61" w:rsidR="000B0BA7" w:rsidRDefault="000B0BA7" w:rsidP="000B0BA7">
      <w:pPr>
        <w:pStyle w:val="Descripcin"/>
      </w:pPr>
      <w:r>
        <w:t xml:space="preserve">Fig.38.Aceptar los productos ingresados como consumo extra  </w:t>
      </w:r>
    </w:p>
    <w:p w14:paraId="1F3B2CF1" w14:textId="77777777" w:rsidR="00BC3800" w:rsidRPr="00BC3800" w:rsidRDefault="00BC3800" w:rsidP="00BC3800"/>
    <w:p w14:paraId="6C26FF75" w14:textId="76B555E1" w:rsidR="000B0BA7" w:rsidRDefault="00BC3800" w:rsidP="004601E9">
      <w:r>
        <w:lastRenderedPageBreak/>
        <w:t>Seguidamente el sistema solicita el registro de la firma del cliente y la toma de la foto del documento de identificación para guardar la evidencia del consumo extra solicitado</w:t>
      </w:r>
    </w:p>
    <w:p w14:paraId="45B3C810" w14:textId="4BD922C7" w:rsidR="000B0BA7" w:rsidRDefault="000B0BA7" w:rsidP="004601E9">
      <w:r>
        <w:rPr>
          <w:noProof/>
          <w:lang w:val="es-CO" w:eastAsia="es-CO"/>
        </w:rPr>
        <w:drawing>
          <wp:inline distT="0" distB="0" distL="0" distR="0" wp14:anchorId="3648F885" wp14:editId="6FAEDF82">
            <wp:extent cx="5764962" cy="2955925"/>
            <wp:effectExtent l="0" t="0" r="762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3450" cy="2960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E9BDA9" w14:textId="5459FFF3" w:rsidR="000B0BA7" w:rsidRDefault="000B0BA7" w:rsidP="000B0BA7">
      <w:pPr>
        <w:pStyle w:val="Descripcin"/>
      </w:pPr>
      <w:r>
        <w:t xml:space="preserve">Fig.39.Registro de firma y toma de foto de cedula como evidencia del consumo extra  </w:t>
      </w:r>
    </w:p>
    <w:p w14:paraId="6F92C7F4" w14:textId="77777777" w:rsidR="000B0BA7" w:rsidRDefault="000B0BA7" w:rsidP="004601E9"/>
    <w:sectPr w:rsidR="000B0BA7" w:rsidSect="004033E6">
      <w:headerReference w:type="default" r:id="rId62"/>
      <w:footerReference w:type="default" r:id="rId63"/>
      <w:footerReference w:type="first" r:id="rId64"/>
      <w:pgSz w:w="11907" w:h="16839" w:code="9"/>
      <w:pgMar w:top="1440" w:right="1077" w:bottom="1134" w:left="1077" w:header="284" w:footer="0" w:gutter="0"/>
      <w:cols w:space="708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17A39184" w16cid:durableId="2240621F"/>
  <w16cid:commentId w16cid:paraId="4363BA4E" w16cid:durableId="22406942"/>
  <w16cid:commentId w16cid:paraId="25A1AFB8" w16cid:durableId="22406D92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6B71A61" w14:textId="77777777" w:rsidR="004C1EF6" w:rsidRDefault="004C1EF6" w:rsidP="006B6475">
      <w:pPr>
        <w:spacing w:after="0" w:line="240" w:lineRule="auto"/>
      </w:pPr>
      <w:r>
        <w:separator/>
      </w:r>
    </w:p>
  </w:endnote>
  <w:endnote w:type="continuationSeparator" w:id="0">
    <w:p w14:paraId="59BC4AB6" w14:textId="77777777" w:rsidR="004C1EF6" w:rsidRDefault="004C1EF6" w:rsidP="006B64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9923" w:type="dxa"/>
      <w:tblInd w:w="-34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923"/>
    </w:tblGrid>
    <w:tr w:rsidR="000B0BA7" w:rsidRPr="00AE0282" w14:paraId="64FAAF8C" w14:textId="77777777" w:rsidTr="006A5F48">
      <w:trPr>
        <w:trHeight w:val="299"/>
      </w:trPr>
      <w:tc>
        <w:tcPr>
          <w:tcW w:w="9923" w:type="dxa"/>
          <w:vAlign w:val="center"/>
        </w:tcPr>
        <w:p w14:paraId="5134785F" w14:textId="77777777" w:rsidR="000B0BA7" w:rsidRDefault="000B0BA7" w:rsidP="006A5F48">
          <w:pPr>
            <w:pStyle w:val="Encabezado"/>
            <w:jc w:val="center"/>
            <w:rPr>
              <w:rFonts w:ascii="Arial" w:hAnsi="Arial" w:cs="Arial"/>
              <w:color w:val="808080" w:themeColor="background1" w:themeShade="80"/>
              <w:sz w:val="28"/>
              <w:lang w:val="it-IT"/>
            </w:rPr>
          </w:pPr>
          <w:r>
            <w:rPr>
              <w:noProof/>
              <w:lang w:val="es-CO" w:eastAsia="es-CO"/>
            </w:rPr>
            <mc:AlternateContent>
              <mc:Choice Requires="wps">
                <w:drawing>
                  <wp:anchor distT="0" distB="0" distL="114300" distR="114300" simplePos="0" relativeHeight="251643904" behindDoc="1" locked="0" layoutInCell="1" allowOverlap="1" wp14:anchorId="74883EA3" wp14:editId="3BE00F8E">
                    <wp:simplePos x="0" y="0"/>
                    <wp:positionH relativeFrom="column">
                      <wp:posOffset>0</wp:posOffset>
                    </wp:positionH>
                    <wp:positionV relativeFrom="paragraph">
                      <wp:posOffset>62230</wp:posOffset>
                    </wp:positionV>
                    <wp:extent cx="8029575" cy="414655"/>
                    <wp:effectExtent l="0" t="0" r="9525" b="4445"/>
                    <wp:wrapNone/>
                    <wp:docPr id="37" name="Parallelogram 3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8029575" cy="414655"/>
                            </a:xfrm>
                            <a:prstGeom prst="parallelogram">
                              <a:avLst>
                                <a:gd name="adj" fmla="val 51695"/>
                              </a:avLst>
                            </a:prstGeom>
                            <a:solidFill>
                              <a:schemeClr val="bg2">
                                <a:lumMod val="75000"/>
                              </a:schemeClr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w16se="http://schemas.microsoft.com/office/word/2015/wordml/symex" xmlns:cx="http://schemas.microsoft.com/office/drawing/2014/chartex">
                <w:pict>
                  <v:shapetype w14:anchorId="04DF0700" id="_x0000_t7" coordsize="21600,21600" o:spt="7" adj="5400" path="m@0,l,21600@1,21600,21600,xe">
                    <v:stroke joinstyle="miter"/>
                    <v:formulas>
                      <v:f eqn="val #0"/>
                      <v:f eqn="sum width 0 #0"/>
                      <v:f eqn="prod #0 1 2"/>
                      <v:f eqn="sum width 0 @2"/>
                      <v:f eqn="mid #0 width"/>
                      <v:f eqn="mid @1 0"/>
                      <v:f eqn="prod height width #0"/>
                      <v:f eqn="prod @6 1 2"/>
                      <v:f eqn="sum height 0 @7"/>
                      <v:f eqn="prod width 1 2"/>
                      <v:f eqn="sum #0 0 @9"/>
                      <v:f eqn="if @10 @8 0"/>
                      <v:f eqn="if @10 @7 height"/>
                    </v:formulas>
                    <v:path gradientshapeok="t" o:connecttype="custom" o:connectlocs="@4,0;10800,@11;@3,10800;@5,21600;10800,@12;@2,10800" textboxrect="1800,1800,19800,19800;8100,8100,13500,13500;10800,10800,10800,10800"/>
                    <v:handles>
                      <v:h position="#0,topLeft" xrange="0,21600"/>
                    </v:handles>
                  </v:shapetype>
                  <v:shape id="Parallelogram 37" o:spid="_x0000_s1026" type="#_x0000_t7" style="position:absolute;margin-left:0;margin-top:4.9pt;width:632.25pt;height:32.65pt;z-index:-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" adj="577" fillcolor="#76c2e8 [2414]" stroked="f" strokeweight="2pt"/>
                </w:pict>
              </mc:Fallback>
            </mc:AlternateContent>
          </w:r>
        </w:p>
      </w:tc>
    </w:tr>
    <w:tr w:rsidR="000B0BA7" w:rsidRPr="00E833D8" w14:paraId="6CEC81C9" w14:textId="77777777" w:rsidTr="006A5F48">
      <w:trPr>
        <w:trHeight w:val="299"/>
      </w:trPr>
      <w:tc>
        <w:tcPr>
          <w:tcW w:w="9923" w:type="dxa"/>
          <w:vAlign w:val="center"/>
        </w:tcPr>
        <w:p w14:paraId="002D824D" w14:textId="6791F3AE" w:rsidR="000B0BA7" w:rsidRPr="00AE0282" w:rsidRDefault="000B0BA7" w:rsidP="00F873AA">
          <w:pPr>
            <w:pStyle w:val="Encabezado"/>
            <w:jc w:val="right"/>
            <w:rPr>
              <w:color w:val="FFFFFF" w:themeColor="background1"/>
              <w:lang w:val="it-IT"/>
            </w:rPr>
          </w:pPr>
          <w:r>
            <w:rPr>
              <w:rFonts w:ascii="Arial" w:hAnsi="Arial" w:cs="Arial"/>
              <w:color w:val="FFFFFF" w:themeColor="background1"/>
              <w:sz w:val="28"/>
              <w:lang w:val="it-IT"/>
            </w:rPr>
            <w:t xml:space="preserve"> </w:t>
          </w:r>
          <w:r w:rsidRPr="00F873AA">
            <w:rPr>
              <w:rFonts w:ascii="Arial" w:hAnsi="Arial" w:cs="Arial"/>
              <w:color w:val="FFFFFF" w:themeColor="background1"/>
              <w:sz w:val="28"/>
              <w:lang w:val="it-IT"/>
            </w:rPr>
            <w:t xml:space="preserve">Autor: </w:t>
          </w:r>
          <w:sdt>
            <w:sdtPr>
              <w:rPr>
                <w:rFonts w:ascii="Arial" w:hAnsi="Arial" w:cs="Arial"/>
                <w:color w:val="FFFFFF" w:themeColor="background1"/>
                <w:sz w:val="24"/>
                <w:lang w:val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alias w:val="Autor"/>
              <w:id w:val="1779832293"/>
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<w:text/>
            </w:sdtPr>
            <w:sdtEndPr/>
            <w:sdtContent>
              <w:r w:rsidRPr="00E833D8">
                <w:rPr>
                  <w:rFonts w:ascii="Arial" w:hAnsi="Arial" w:cs="Arial"/>
                  <w:color w:val="FFFFFF" w:themeColor="background1"/>
                  <w:sz w:val="24"/>
                  <w:lang w:val="en-US"/>
                  <w14:shadow w14:blurRad="50800" w14:dist="38100" w14:dir="2700000" w14:sx="100000" w14:sy="100000" w14:kx="0" w14:ky="0" w14:algn="tl">
                    <w14:srgbClr w14:val="000000">
                      <w14:alpha w14:val="60000"/>
                    </w14:srgbClr>
                  </w14:shadow>
                </w:rPr>
                <w:t>Alpes Solutions S.A.S</w:t>
              </w:r>
            </w:sdtContent>
          </w:sdt>
          <w:r>
            <w:rPr>
              <w:rFonts w:ascii="Arial" w:hAnsi="Arial" w:cs="Arial"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 xml:space="preserve">                                                                                            </w:t>
          </w:r>
          <w:r w:rsidRPr="00F873AA">
            <w:rPr>
              <w:rFonts w:ascii="Arial" w:hAnsi="Arial" w:cs="Arial"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fldChar w:fldCharType="begin"/>
          </w:r>
          <w:r w:rsidRPr="00F873AA">
            <w:rPr>
              <w:rFonts w:ascii="Arial" w:hAnsi="Arial" w:cs="Arial"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instrText xml:space="preserve"> PAGE   \* MERGEFORMAT </w:instrText>
          </w:r>
          <w:r w:rsidRPr="00F873AA">
            <w:rPr>
              <w:rFonts w:ascii="Arial" w:hAnsi="Arial" w:cs="Arial"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fldChar w:fldCharType="separate"/>
          </w:r>
          <w:r w:rsidR="00BC5E32">
            <w:rPr>
              <w:rFonts w:ascii="Arial" w:hAnsi="Arial" w:cs="Arial"/>
              <w:noProof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t>21</w:t>
          </w:r>
          <w:r w:rsidRPr="00F873AA">
            <w:rPr>
              <w:rFonts w:ascii="Arial" w:hAnsi="Arial" w:cs="Arial"/>
              <w:noProof/>
              <w:color w:val="FFFFFF" w:themeColor="background1"/>
              <w:sz w:val="24"/>
              <w:lang w:val="it-IT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</w:rPr>
            <w:fldChar w:fldCharType="end"/>
          </w:r>
        </w:p>
      </w:tc>
    </w:tr>
  </w:tbl>
  <w:p w14:paraId="483BF69A" w14:textId="77777777" w:rsidR="000B0BA7" w:rsidRPr="00E833D8" w:rsidRDefault="000B0BA7" w:rsidP="00F873AA">
    <w:pPr>
      <w:pStyle w:val="Encabezado"/>
      <w:rPr>
        <w:lang w:val="en-US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318BFF" w14:textId="77777777" w:rsidR="000B0BA7" w:rsidRDefault="000B0BA7">
    <w:pPr>
      <w:pStyle w:val="Piedepgina"/>
    </w:pPr>
    <w:r>
      <w:rPr>
        <w:noProof/>
        <w:lang w:val="es-CO" w:eastAsia="es-CO"/>
      </w:rPr>
      <w:drawing>
        <wp:anchor distT="0" distB="0" distL="114300" distR="114300" simplePos="0" relativeHeight="251661312" behindDoc="1" locked="0" layoutInCell="1" allowOverlap="1" wp14:anchorId="5929E9A7" wp14:editId="37F59A6A">
          <wp:simplePos x="0" y="0"/>
          <wp:positionH relativeFrom="column">
            <wp:posOffset>7030085</wp:posOffset>
          </wp:positionH>
          <wp:positionV relativeFrom="paragraph">
            <wp:posOffset>-3659505</wp:posOffset>
          </wp:positionV>
          <wp:extent cx="7604760" cy="5331460"/>
          <wp:effectExtent l="19050" t="0" r="0" b="0"/>
          <wp:wrapNone/>
          <wp:docPr id="5" name="Imagen 2" descr="http://hdwallpapers.lt/wallpaper/abstract_red_swirls_white_backdrop_3d_and_hd-wallpaper-20537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http://hdwallpapers.lt/wallpaper/abstract_red_swirls_white_backdrop_3d_and_hd-wallpaper-205370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4760" cy="53314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E908328" w14:textId="77777777" w:rsidR="004C1EF6" w:rsidRDefault="004C1EF6" w:rsidP="006B6475">
      <w:pPr>
        <w:spacing w:after="0" w:line="240" w:lineRule="auto"/>
      </w:pPr>
      <w:r>
        <w:separator/>
      </w:r>
    </w:p>
  </w:footnote>
  <w:footnote w:type="continuationSeparator" w:id="0">
    <w:p w14:paraId="0D30DECF" w14:textId="77777777" w:rsidR="004C1EF6" w:rsidRDefault="004C1EF6" w:rsidP="006B64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aconcuadrcula"/>
      <w:tblW w:w="1000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0001"/>
    </w:tblGrid>
    <w:tr w:rsidR="000B0BA7" w14:paraId="7B379858" w14:textId="77777777" w:rsidTr="006A5F48">
      <w:trPr>
        <w:trHeight w:val="516"/>
      </w:trPr>
      <w:tc>
        <w:tcPr>
          <w:tcW w:w="10001" w:type="dxa"/>
        </w:tcPr>
        <w:p w14:paraId="7E64C71D" w14:textId="77777777" w:rsidR="000B0BA7" w:rsidRPr="00B35300" w:rsidRDefault="000B0BA7" w:rsidP="00AE0282">
          <w:pPr>
            <w:pStyle w:val="Encabezado"/>
            <w:jc w:val="right"/>
            <w:rPr>
              <w:lang w:val="it-IT"/>
            </w:rPr>
          </w:pPr>
        </w:p>
      </w:tc>
    </w:tr>
    <w:tr w:rsidR="000B0BA7" w:rsidRPr="00AE0282" w14:paraId="099DA5D6" w14:textId="77777777" w:rsidTr="006A5F48">
      <w:trPr>
        <w:trHeight w:val="454"/>
      </w:trPr>
      <w:tc>
        <w:tcPr>
          <w:tcW w:w="10001" w:type="dxa"/>
        </w:tcPr>
        <w:p w14:paraId="1EDC6F11" w14:textId="77777777" w:rsidR="000B0BA7" w:rsidRPr="00AE0282" w:rsidRDefault="004C1EF6" w:rsidP="006A5F48">
          <w:pPr>
            <w:pStyle w:val="Encabezado"/>
            <w:jc w:val="right"/>
            <w:rPr>
              <w:color w:val="FFFFFF" w:themeColor="background1"/>
              <w:lang w:val="it-IT"/>
            </w:rPr>
          </w:pPr>
          <w:sdt>
            <w:sdtPr>
              <w:rPr>
                <w:rFonts w:ascii="Arial" w:hAnsi="Arial" w:cs="Arial"/>
                <w:color w:val="0B5294" w:themeColor="accent1" w:themeShade="BF"/>
                <w:sz w:val="26"/>
                <w:szCs w:val="26"/>
                <w:lang w:val="it-IT"/>
                <w14:shadow w14:blurRad="38100" w14:dist="25400" w14:dir="5400000" w14:sx="100000" w14:sy="100000" w14:kx="0" w14:ky="0" w14:algn="ctr">
                  <w14:srgbClr w14:val="6E747A">
                    <w14:alpha w14:val="57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alias w:val="Título"/>
              <w:id w:val="1452055334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 w:rsidR="000B0BA7" w:rsidRPr="0096515C">
                <w:rPr>
                  <w:rFonts w:ascii="Arial" w:hAnsi="Arial" w:cs="Arial"/>
                  <w:color w:val="0B5294" w:themeColor="accent1" w:themeShade="BF"/>
                  <w:sz w:val="26"/>
                  <w:szCs w:val="26"/>
                  <w:lang w:val="it-IT"/>
                  <w14:shadow w14:blurRad="38100" w14:dist="25400" w14:dir="5400000" w14:sx="100000" w14:sy="100000" w14:kx="0" w14:ky="0" w14:algn="ctr">
                    <w14:srgbClr w14:val="6E747A">
                      <w14:alpha w14:val="57000"/>
                    </w14:srgbClr>
                  </w14:shadow>
                  <w14:textOutline w14:w="0" w14:cap="flat" w14:cmpd="sng" w14:algn="ctr">
                    <w14:noFill/>
                    <w14:prstDash w14:val="solid"/>
                    <w14:round/>
                  </w14:textOutline>
                </w:rPr>
                <w:t>MANUAL DE USUARIO APP EVENTOS</w:t>
              </w:r>
            </w:sdtContent>
          </w:sdt>
        </w:p>
      </w:tc>
    </w:tr>
  </w:tbl>
  <w:p w14:paraId="7FEFC13B" w14:textId="77777777" w:rsidR="000B0BA7" w:rsidRDefault="000B0BA7">
    <w:pPr>
      <w:pStyle w:val="Encabezado"/>
      <w:rPr>
        <w:noProof/>
      </w:rPr>
    </w:pPr>
  </w:p>
  <w:p w14:paraId="2BD4E102" w14:textId="77777777" w:rsidR="000B0BA7" w:rsidRDefault="000B0BA7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B4B9F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8543CF"/>
    <w:multiLevelType w:val="hybridMultilevel"/>
    <w:tmpl w:val="E7E61174"/>
    <w:lvl w:ilvl="0" w:tplc="3D902708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92724"/>
    <w:multiLevelType w:val="hybridMultilevel"/>
    <w:tmpl w:val="87C0321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1E58D1"/>
    <w:multiLevelType w:val="hybridMultilevel"/>
    <w:tmpl w:val="1488F3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395E91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13AB46FF"/>
    <w:multiLevelType w:val="hybridMultilevel"/>
    <w:tmpl w:val="C75813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3B679F"/>
    <w:multiLevelType w:val="hybridMultilevel"/>
    <w:tmpl w:val="F2F07B5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BEB3686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3831871"/>
    <w:multiLevelType w:val="hybridMultilevel"/>
    <w:tmpl w:val="AF4C824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4F1315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3C6235C9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48274D7D"/>
    <w:multiLevelType w:val="hybridMultilevel"/>
    <w:tmpl w:val="00BC98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C977AA2"/>
    <w:multiLevelType w:val="hybridMultilevel"/>
    <w:tmpl w:val="FAF2B20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4E77A9"/>
    <w:multiLevelType w:val="hybridMultilevel"/>
    <w:tmpl w:val="5C327E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0022E0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795255C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5E181A71"/>
    <w:multiLevelType w:val="hybridMultilevel"/>
    <w:tmpl w:val="0F4A044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D05963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684D30EE"/>
    <w:multiLevelType w:val="hybridMultilevel"/>
    <w:tmpl w:val="AB2085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4356B81"/>
    <w:multiLevelType w:val="hybridMultilevel"/>
    <w:tmpl w:val="0A2A5A5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3A7999"/>
    <w:multiLevelType w:val="hybridMultilevel"/>
    <w:tmpl w:val="71507B0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B4973FD"/>
    <w:multiLevelType w:val="hybridMultilevel"/>
    <w:tmpl w:val="6ED678B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8"/>
  </w:num>
  <w:num w:numId="3">
    <w:abstractNumId w:val="5"/>
  </w:num>
  <w:num w:numId="4">
    <w:abstractNumId w:val="20"/>
  </w:num>
  <w:num w:numId="5">
    <w:abstractNumId w:val="7"/>
  </w:num>
  <w:num w:numId="6">
    <w:abstractNumId w:val="11"/>
  </w:num>
  <w:num w:numId="7">
    <w:abstractNumId w:val="10"/>
  </w:num>
  <w:num w:numId="8">
    <w:abstractNumId w:val="19"/>
  </w:num>
  <w:num w:numId="9">
    <w:abstractNumId w:val="4"/>
  </w:num>
  <w:num w:numId="10">
    <w:abstractNumId w:val="2"/>
  </w:num>
  <w:num w:numId="11">
    <w:abstractNumId w:val="16"/>
  </w:num>
  <w:num w:numId="12">
    <w:abstractNumId w:val="0"/>
  </w:num>
  <w:num w:numId="13">
    <w:abstractNumId w:val="14"/>
  </w:num>
  <w:num w:numId="14">
    <w:abstractNumId w:val="9"/>
  </w:num>
  <w:num w:numId="15">
    <w:abstractNumId w:val="12"/>
  </w:num>
  <w:num w:numId="16">
    <w:abstractNumId w:val="15"/>
  </w:num>
  <w:num w:numId="17">
    <w:abstractNumId w:val="3"/>
  </w:num>
  <w:num w:numId="18">
    <w:abstractNumId w:val="18"/>
  </w:num>
  <w:num w:numId="19">
    <w:abstractNumId w:val="21"/>
  </w:num>
  <w:num w:numId="20">
    <w:abstractNumId w:val="1"/>
  </w:num>
  <w:num w:numId="21">
    <w:abstractNumId w:val="6"/>
  </w:num>
  <w:num w:numId="22">
    <w:abstractNumId w:val="1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pt-BR" w:vendorID="64" w:dllVersion="0" w:nlCheck="1" w:checkStyle="0"/>
  <w:activeWritingStyle w:appName="MSWord" w:lang="es-AR" w:vendorID="64" w:dllVersion="0" w:nlCheck="1" w:checkStyle="0"/>
  <w:activeWritingStyle w:appName="MSWord" w:lang="es-CO" w:vendorID="64" w:dllVersion="0" w:nlCheck="1" w:checkStyle="0"/>
  <w:activeWritingStyle w:appName="MSWord" w:lang="en-US" w:vendorID="64" w:dllVersion="0" w:nlCheck="1" w:checkStyle="1"/>
  <w:activeWritingStyle w:appName="MSWord" w:lang="es-ES_tradnl" w:vendorID="64" w:dllVersion="0" w:nlCheck="1" w:checkStyle="1"/>
  <w:activeWritingStyle w:appName="MSWord" w:lang="es-ES" w:vendorID="64" w:dllVersion="0" w:nlCheck="1" w:checkStyle="1"/>
  <w:activeWritingStyle w:appName="MSWord" w:lang="es-AR" w:vendorID="64" w:dllVersion="6" w:nlCheck="1" w:checkStyle="1"/>
  <w:activeWritingStyle w:appName="MSWord" w:lang="es-CO" w:vendorID="64" w:dllVersion="6" w:nlCheck="1" w:checkStyle="1"/>
  <w:activeWritingStyle w:appName="MSWord" w:lang="pt-BR" w:vendorID="64" w:dllVersion="6" w:nlCheck="1" w:checkStyle="0"/>
  <w:activeWritingStyle w:appName="MSWord" w:lang="es-ES" w:vendorID="64" w:dllVersion="6" w:nlCheck="1" w:checkStyle="1"/>
  <w:activeWritingStyle w:appName="MSWord" w:lang="es-AR" w:vendorID="64" w:dllVersion="131078" w:nlCheck="1" w:checkStyle="0"/>
  <w:activeWritingStyle w:appName="MSWord" w:lang="es-ES" w:vendorID="64" w:dllVersion="131078" w:nlCheck="1" w:checkStyle="0"/>
  <w:activeWritingStyle w:appName="MSWord" w:lang="pt-BR" w:vendorID="64" w:dllVersion="131078" w:nlCheck="1" w:checkStyle="0"/>
  <w:activeWritingStyle w:appName="MSWord" w:lang="es-CO" w:vendorID="64" w:dllVersion="131078" w:nlCheck="1" w:checkStyle="1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5314"/>
    <w:rsid w:val="0000232B"/>
    <w:rsid w:val="00006065"/>
    <w:rsid w:val="0001065C"/>
    <w:rsid w:val="000230AE"/>
    <w:rsid w:val="00025957"/>
    <w:rsid w:val="00033052"/>
    <w:rsid w:val="0003478B"/>
    <w:rsid w:val="000366C4"/>
    <w:rsid w:val="0004358B"/>
    <w:rsid w:val="00047A47"/>
    <w:rsid w:val="00053348"/>
    <w:rsid w:val="0006126D"/>
    <w:rsid w:val="000659C4"/>
    <w:rsid w:val="00067E5E"/>
    <w:rsid w:val="000716B3"/>
    <w:rsid w:val="000746BF"/>
    <w:rsid w:val="000763C3"/>
    <w:rsid w:val="000827F7"/>
    <w:rsid w:val="0008465E"/>
    <w:rsid w:val="0008470B"/>
    <w:rsid w:val="00095273"/>
    <w:rsid w:val="000A0E9A"/>
    <w:rsid w:val="000A7EB1"/>
    <w:rsid w:val="000B0BA7"/>
    <w:rsid w:val="000B54A9"/>
    <w:rsid w:val="000C0112"/>
    <w:rsid w:val="000C058D"/>
    <w:rsid w:val="000C2213"/>
    <w:rsid w:val="000C413B"/>
    <w:rsid w:val="000C6F56"/>
    <w:rsid w:val="000D2EAD"/>
    <w:rsid w:val="000D3323"/>
    <w:rsid w:val="000D61DD"/>
    <w:rsid w:val="000E2FEC"/>
    <w:rsid w:val="000E46A3"/>
    <w:rsid w:val="000E603E"/>
    <w:rsid w:val="0010087B"/>
    <w:rsid w:val="00103925"/>
    <w:rsid w:val="00103B2D"/>
    <w:rsid w:val="001066D2"/>
    <w:rsid w:val="001114B9"/>
    <w:rsid w:val="0011410A"/>
    <w:rsid w:val="00114A3D"/>
    <w:rsid w:val="0011530B"/>
    <w:rsid w:val="00132959"/>
    <w:rsid w:val="00132D12"/>
    <w:rsid w:val="00132E4B"/>
    <w:rsid w:val="0013464C"/>
    <w:rsid w:val="00135F70"/>
    <w:rsid w:val="00136C01"/>
    <w:rsid w:val="00141103"/>
    <w:rsid w:val="00143332"/>
    <w:rsid w:val="001529DA"/>
    <w:rsid w:val="001601F5"/>
    <w:rsid w:val="00165CFA"/>
    <w:rsid w:val="001757F0"/>
    <w:rsid w:val="00192B54"/>
    <w:rsid w:val="001A5604"/>
    <w:rsid w:val="001A63B2"/>
    <w:rsid w:val="001B5C80"/>
    <w:rsid w:val="001C439E"/>
    <w:rsid w:val="001C479B"/>
    <w:rsid w:val="001C4AB4"/>
    <w:rsid w:val="001C5591"/>
    <w:rsid w:val="001C7EA6"/>
    <w:rsid w:val="001D5A3F"/>
    <w:rsid w:val="001D632F"/>
    <w:rsid w:val="001D651C"/>
    <w:rsid w:val="001D7E96"/>
    <w:rsid w:val="001E0CF7"/>
    <w:rsid w:val="001F1002"/>
    <w:rsid w:val="001F7814"/>
    <w:rsid w:val="002010B1"/>
    <w:rsid w:val="0020536A"/>
    <w:rsid w:val="002074E3"/>
    <w:rsid w:val="00215F5A"/>
    <w:rsid w:val="00217B73"/>
    <w:rsid w:val="0022074F"/>
    <w:rsid w:val="002208D9"/>
    <w:rsid w:val="00221232"/>
    <w:rsid w:val="00221A76"/>
    <w:rsid w:val="00224625"/>
    <w:rsid w:val="00230DF7"/>
    <w:rsid w:val="002311EF"/>
    <w:rsid w:val="00234277"/>
    <w:rsid w:val="0023568A"/>
    <w:rsid w:val="002404FE"/>
    <w:rsid w:val="00246C61"/>
    <w:rsid w:val="0025066F"/>
    <w:rsid w:val="0025094C"/>
    <w:rsid w:val="00256683"/>
    <w:rsid w:val="0026019A"/>
    <w:rsid w:val="00264C8E"/>
    <w:rsid w:val="002666B6"/>
    <w:rsid w:val="002704A3"/>
    <w:rsid w:val="002723FF"/>
    <w:rsid w:val="0027361D"/>
    <w:rsid w:val="00274344"/>
    <w:rsid w:val="00274688"/>
    <w:rsid w:val="00274731"/>
    <w:rsid w:val="002856E1"/>
    <w:rsid w:val="0029176E"/>
    <w:rsid w:val="00293B38"/>
    <w:rsid w:val="002A03BF"/>
    <w:rsid w:val="002A5972"/>
    <w:rsid w:val="002A6587"/>
    <w:rsid w:val="002A7017"/>
    <w:rsid w:val="002A7780"/>
    <w:rsid w:val="002B17AB"/>
    <w:rsid w:val="002B4017"/>
    <w:rsid w:val="002B7BF2"/>
    <w:rsid w:val="002D0849"/>
    <w:rsid w:val="002E1E22"/>
    <w:rsid w:val="002E5C5F"/>
    <w:rsid w:val="002E72CF"/>
    <w:rsid w:val="002E76C9"/>
    <w:rsid w:val="002E7CFA"/>
    <w:rsid w:val="002F13B8"/>
    <w:rsid w:val="003022A0"/>
    <w:rsid w:val="00304073"/>
    <w:rsid w:val="003059E5"/>
    <w:rsid w:val="0031343C"/>
    <w:rsid w:val="003318B7"/>
    <w:rsid w:val="00331DFA"/>
    <w:rsid w:val="003445C3"/>
    <w:rsid w:val="00345CB9"/>
    <w:rsid w:val="00353BDB"/>
    <w:rsid w:val="003626D8"/>
    <w:rsid w:val="0036717E"/>
    <w:rsid w:val="00385524"/>
    <w:rsid w:val="003918BD"/>
    <w:rsid w:val="00393AF5"/>
    <w:rsid w:val="00393BD5"/>
    <w:rsid w:val="003A107C"/>
    <w:rsid w:val="003A1172"/>
    <w:rsid w:val="003A15F0"/>
    <w:rsid w:val="003B1629"/>
    <w:rsid w:val="003B7540"/>
    <w:rsid w:val="003D40D1"/>
    <w:rsid w:val="003E1509"/>
    <w:rsid w:val="003E33FD"/>
    <w:rsid w:val="003E3EC0"/>
    <w:rsid w:val="003F66B2"/>
    <w:rsid w:val="003F7674"/>
    <w:rsid w:val="00401DD7"/>
    <w:rsid w:val="0040261B"/>
    <w:rsid w:val="004033E6"/>
    <w:rsid w:val="00403C67"/>
    <w:rsid w:val="00404041"/>
    <w:rsid w:val="004105CF"/>
    <w:rsid w:val="00412B74"/>
    <w:rsid w:val="00415708"/>
    <w:rsid w:val="00415DEE"/>
    <w:rsid w:val="00422503"/>
    <w:rsid w:val="00422DEE"/>
    <w:rsid w:val="00427926"/>
    <w:rsid w:val="00431B7B"/>
    <w:rsid w:val="00432F7D"/>
    <w:rsid w:val="00435795"/>
    <w:rsid w:val="004360E9"/>
    <w:rsid w:val="00440A86"/>
    <w:rsid w:val="00443BDD"/>
    <w:rsid w:val="0044527C"/>
    <w:rsid w:val="004457F1"/>
    <w:rsid w:val="00447106"/>
    <w:rsid w:val="0045466D"/>
    <w:rsid w:val="00457540"/>
    <w:rsid w:val="004601E9"/>
    <w:rsid w:val="0046681F"/>
    <w:rsid w:val="00467F48"/>
    <w:rsid w:val="00470813"/>
    <w:rsid w:val="004749C3"/>
    <w:rsid w:val="00480CC4"/>
    <w:rsid w:val="004811E4"/>
    <w:rsid w:val="00487322"/>
    <w:rsid w:val="00490705"/>
    <w:rsid w:val="0049471F"/>
    <w:rsid w:val="00497734"/>
    <w:rsid w:val="004A37F0"/>
    <w:rsid w:val="004A5314"/>
    <w:rsid w:val="004A6A2E"/>
    <w:rsid w:val="004B5C52"/>
    <w:rsid w:val="004C1EF6"/>
    <w:rsid w:val="004E475F"/>
    <w:rsid w:val="004E4BA4"/>
    <w:rsid w:val="004E6829"/>
    <w:rsid w:val="004E7474"/>
    <w:rsid w:val="004F6405"/>
    <w:rsid w:val="00500466"/>
    <w:rsid w:val="00506F49"/>
    <w:rsid w:val="005078EF"/>
    <w:rsid w:val="00510B9A"/>
    <w:rsid w:val="00512DDE"/>
    <w:rsid w:val="00514DD4"/>
    <w:rsid w:val="005200A9"/>
    <w:rsid w:val="00523F50"/>
    <w:rsid w:val="005267D5"/>
    <w:rsid w:val="005269EF"/>
    <w:rsid w:val="00530450"/>
    <w:rsid w:val="00531853"/>
    <w:rsid w:val="0053350D"/>
    <w:rsid w:val="005361D1"/>
    <w:rsid w:val="0053624F"/>
    <w:rsid w:val="00537BB1"/>
    <w:rsid w:val="0054340A"/>
    <w:rsid w:val="00544D9A"/>
    <w:rsid w:val="00546044"/>
    <w:rsid w:val="00546DCC"/>
    <w:rsid w:val="005478BD"/>
    <w:rsid w:val="0055341A"/>
    <w:rsid w:val="00553954"/>
    <w:rsid w:val="00560016"/>
    <w:rsid w:val="005644A8"/>
    <w:rsid w:val="00567C7F"/>
    <w:rsid w:val="005736EF"/>
    <w:rsid w:val="00584940"/>
    <w:rsid w:val="00586391"/>
    <w:rsid w:val="00591DD0"/>
    <w:rsid w:val="00592158"/>
    <w:rsid w:val="005968F6"/>
    <w:rsid w:val="005A2C1E"/>
    <w:rsid w:val="005A4047"/>
    <w:rsid w:val="005C3ABD"/>
    <w:rsid w:val="005C6A62"/>
    <w:rsid w:val="005D0CE5"/>
    <w:rsid w:val="005D43A9"/>
    <w:rsid w:val="005D64E9"/>
    <w:rsid w:val="005D6F0A"/>
    <w:rsid w:val="005E008D"/>
    <w:rsid w:val="005E3516"/>
    <w:rsid w:val="005F2EBF"/>
    <w:rsid w:val="005F35B6"/>
    <w:rsid w:val="005F5700"/>
    <w:rsid w:val="006014BF"/>
    <w:rsid w:val="00602AC2"/>
    <w:rsid w:val="00606658"/>
    <w:rsid w:val="00613AEA"/>
    <w:rsid w:val="00614388"/>
    <w:rsid w:val="00615C25"/>
    <w:rsid w:val="00623337"/>
    <w:rsid w:val="00626594"/>
    <w:rsid w:val="00630369"/>
    <w:rsid w:val="00631384"/>
    <w:rsid w:val="006331CD"/>
    <w:rsid w:val="006336D0"/>
    <w:rsid w:val="0063381B"/>
    <w:rsid w:val="00635706"/>
    <w:rsid w:val="0063637F"/>
    <w:rsid w:val="006418E5"/>
    <w:rsid w:val="006501AE"/>
    <w:rsid w:val="00650CBF"/>
    <w:rsid w:val="006571B0"/>
    <w:rsid w:val="00657418"/>
    <w:rsid w:val="00661568"/>
    <w:rsid w:val="006618BD"/>
    <w:rsid w:val="00664DEB"/>
    <w:rsid w:val="0067126B"/>
    <w:rsid w:val="00674DD0"/>
    <w:rsid w:val="006811A0"/>
    <w:rsid w:val="006826B5"/>
    <w:rsid w:val="006906C1"/>
    <w:rsid w:val="006915EC"/>
    <w:rsid w:val="006963C2"/>
    <w:rsid w:val="00696B6A"/>
    <w:rsid w:val="006A26C8"/>
    <w:rsid w:val="006A5F48"/>
    <w:rsid w:val="006B4A43"/>
    <w:rsid w:val="006B6475"/>
    <w:rsid w:val="006C4CC1"/>
    <w:rsid w:val="006C62CA"/>
    <w:rsid w:val="006D29E1"/>
    <w:rsid w:val="006D2F47"/>
    <w:rsid w:val="006D40A9"/>
    <w:rsid w:val="006D76EA"/>
    <w:rsid w:val="006F4E28"/>
    <w:rsid w:val="006F5F6C"/>
    <w:rsid w:val="00701D31"/>
    <w:rsid w:val="00714507"/>
    <w:rsid w:val="0072034B"/>
    <w:rsid w:val="007214CE"/>
    <w:rsid w:val="00722237"/>
    <w:rsid w:val="00724DBA"/>
    <w:rsid w:val="00726E52"/>
    <w:rsid w:val="00735D49"/>
    <w:rsid w:val="00737566"/>
    <w:rsid w:val="007376EF"/>
    <w:rsid w:val="00743618"/>
    <w:rsid w:val="00744B08"/>
    <w:rsid w:val="00746282"/>
    <w:rsid w:val="00751268"/>
    <w:rsid w:val="0075542E"/>
    <w:rsid w:val="007570AA"/>
    <w:rsid w:val="00762723"/>
    <w:rsid w:val="00764254"/>
    <w:rsid w:val="00767BEA"/>
    <w:rsid w:val="00770C05"/>
    <w:rsid w:val="0077227C"/>
    <w:rsid w:val="007742DF"/>
    <w:rsid w:val="007743C4"/>
    <w:rsid w:val="007749FB"/>
    <w:rsid w:val="00775728"/>
    <w:rsid w:val="00791EFB"/>
    <w:rsid w:val="00792D74"/>
    <w:rsid w:val="00795281"/>
    <w:rsid w:val="007962A5"/>
    <w:rsid w:val="007A1438"/>
    <w:rsid w:val="007B7BBB"/>
    <w:rsid w:val="007C1E9E"/>
    <w:rsid w:val="007C3823"/>
    <w:rsid w:val="007C437E"/>
    <w:rsid w:val="007C7647"/>
    <w:rsid w:val="007D01F7"/>
    <w:rsid w:val="007D1BAB"/>
    <w:rsid w:val="007E1681"/>
    <w:rsid w:val="007E2280"/>
    <w:rsid w:val="007E40F3"/>
    <w:rsid w:val="007E5406"/>
    <w:rsid w:val="00810B19"/>
    <w:rsid w:val="008120A9"/>
    <w:rsid w:val="008139FC"/>
    <w:rsid w:val="00817688"/>
    <w:rsid w:val="008235B6"/>
    <w:rsid w:val="008236FF"/>
    <w:rsid w:val="0082496F"/>
    <w:rsid w:val="0082671F"/>
    <w:rsid w:val="008307E3"/>
    <w:rsid w:val="00831A33"/>
    <w:rsid w:val="0083682E"/>
    <w:rsid w:val="0084209D"/>
    <w:rsid w:val="008436E4"/>
    <w:rsid w:val="00844B3D"/>
    <w:rsid w:val="008454F3"/>
    <w:rsid w:val="00845D64"/>
    <w:rsid w:val="008465FF"/>
    <w:rsid w:val="008518CB"/>
    <w:rsid w:val="00852AC7"/>
    <w:rsid w:val="00852C95"/>
    <w:rsid w:val="00854196"/>
    <w:rsid w:val="0085550E"/>
    <w:rsid w:val="00857BFB"/>
    <w:rsid w:val="00861280"/>
    <w:rsid w:val="008629D2"/>
    <w:rsid w:val="0086369C"/>
    <w:rsid w:val="00863D7E"/>
    <w:rsid w:val="0086428F"/>
    <w:rsid w:val="008654EB"/>
    <w:rsid w:val="00866AC5"/>
    <w:rsid w:val="00870FEF"/>
    <w:rsid w:val="008730CA"/>
    <w:rsid w:val="00873B50"/>
    <w:rsid w:val="00880EEC"/>
    <w:rsid w:val="00885310"/>
    <w:rsid w:val="00896D29"/>
    <w:rsid w:val="008A2824"/>
    <w:rsid w:val="008A4BAF"/>
    <w:rsid w:val="008A5687"/>
    <w:rsid w:val="008A6151"/>
    <w:rsid w:val="008A6BEB"/>
    <w:rsid w:val="008B5067"/>
    <w:rsid w:val="008B627A"/>
    <w:rsid w:val="008B7A44"/>
    <w:rsid w:val="008C1D20"/>
    <w:rsid w:val="008C406E"/>
    <w:rsid w:val="008D12FE"/>
    <w:rsid w:val="008D13D0"/>
    <w:rsid w:val="008D2E1E"/>
    <w:rsid w:val="008D3493"/>
    <w:rsid w:val="008D353B"/>
    <w:rsid w:val="008D7954"/>
    <w:rsid w:val="008E3E92"/>
    <w:rsid w:val="008F1CFF"/>
    <w:rsid w:val="008F2552"/>
    <w:rsid w:val="009111B5"/>
    <w:rsid w:val="009138AD"/>
    <w:rsid w:val="0092240F"/>
    <w:rsid w:val="00923C5D"/>
    <w:rsid w:val="009263CC"/>
    <w:rsid w:val="00926740"/>
    <w:rsid w:val="00926E84"/>
    <w:rsid w:val="00927F60"/>
    <w:rsid w:val="00932899"/>
    <w:rsid w:val="00934323"/>
    <w:rsid w:val="00935FE2"/>
    <w:rsid w:val="00936AB9"/>
    <w:rsid w:val="009417D2"/>
    <w:rsid w:val="00942C2D"/>
    <w:rsid w:val="009456EA"/>
    <w:rsid w:val="00952096"/>
    <w:rsid w:val="00952D6D"/>
    <w:rsid w:val="009543DE"/>
    <w:rsid w:val="00955B8E"/>
    <w:rsid w:val="00956CAE"/>
    <w:rsid w:val="00957E6B"/>
    <w:rsid w:val="00957FBB"/>
    <w:rsid w:val="0096515C"/>
    <w:rsid w:val="009706BE"/>
    <w:rsid w:val="0097425D"/>
    <w:rsid w:val="0098015C"/>
    <w:rsid w:val="00983878"/>
    <w:rsid w:val="00984BD6"/>
    <w:rsid w:val="00992B31"/>
    <w:rsid w:val="0099303B"/>
    <w:rsid w:val="00997C71"/>
    <w:rsid w:val="009A1770"/>
    <w:rsid w:val="009A1C19"/>
    <w:rsid w:val="009A68DF"/>
    <w:rsid w:val="009A69B7"/>
    <w:rsid w:val="009A7767"/>
    <w:rsid w:val="009B42D2"/>
    <w:rsid w:val="009B537F"/>
    <w:rsid w:val="009D14DB"/>
    <w:rsid w:val="009E165F"/>
    <w:rsid w:val="009E346D"/>
    <w:rsid w:val="009E4318"/>
    <w:rsid w:val="009F1DCD"/>
    <w:rsid w:val="009F264D"/>
    <w:rsid w:val="009F350A"/>
    <w:rsid w:val="009F4850"/>
    <w:rsid w:val="009F4B01"/>
    <w:rsid w:val="009F5518"/>
    <w:rsid w:val="00A06702"/>
    <w:rsid w:val="00A11043"/>
    <w:rsid w:val="00A11869"/>
    <w:rsid w:val="00A132C1"/>
    <w:rsid w:val="00A148C3"/>
    <w:rsid w:val="00A17803"/>
    <w:rsid w:val="00A23C59"/>
    <w:rsid w:val="00A2404B"/>
    <w:rsid w:val="00A268AA"/>
    <w:rsid w:val="00A31053"/>
    <w:rsid w:val="00A33C16"/>
    <w:rsid w:val="00A34515"/>
    <w:rsid w:val="00A40FB8"/>
    <w:rsid w:val="00A42733"/>
    <w:rsid w:val="00A42F53"/>
    <w:rsid w:val="00A50F65"/>
    <w:rsid w:val="00A51287"/>
    <w:rsid w:val="00A51821"/>
    <w:rsid w:val="00A6157B"/>
    <w:rsid w:val="00A627A9"/>
    <w:rsid w:val="00A6343A"/>
    <w:rsid w:val="00A63B68"/>
    <w:rsid w:val="00A6625E"/>
    <w:rsid w:val="00A72F8C"/>
    <w:rsid w:val="00A74518"/>
    <w:rsid w:val="00A759FF"/>
    <w:rsid w:val="00A76D8E"/>
    <w:rsid w:val="00A7754D"/>
    <w:rsid w:val="00A8046A"/>
    <w:rsid w:val="00A823FE"/>
    <w:rsid w:val="00A839BB"/>
    <w:rsid w:val="00A868EC"/>
    <w:rsid w:val="00AA497E"/>
    <w:rsid w:val="00AA76E0"/>
    <w:rsid w:val="00AB2409"/>
    <w:rsid w:val="00AC1249"/>
    <w:rsid w:val="00AC557F"/>
    <w:rsid w:val="00AC65EB"/>
    <w:rsid w:val="00AE0282"/>
    <w:rsid w:val="00AE2D14"/>
    <w:rsid w:val="00AE4122"/>
    <w:rsid w:val="00AF17FA"/>
    <w:rsid w:val="00B02187"/>
    <w:rsid w:val="00B03465"/>
    <w:rsid w:val="00B04025"/>
    <w:rsid w:val="00B05AA4"/>
    <w:rsid w:val="00B10181"/>
    <w:rsid w:val="00B12027"/>
    <w:rsid w:val="00B2163C"/>
    <w:rsid w:val="00B24233"/>
    <w:rsid w:val="00B3428A"/>
    <w:rsid w:val="00B35300"/>
    <w:rsid w:val="00B44528"/>
    <w:rsid w:val="00B53FE7"/>
    <w:rsid w:val="00B54274"/>
    <w:rsid w:val="00B636DE"/>
    <w:rsid w:val="00B66855"/>
    <w:rsid w:val="00B778F1"/>
    <w:rsid w:val="00B92CA1"/>
    <w:rsid w:val="00B95CCA"/>
    <w:rsid w:val="00B9738E"/>
    <w:rsid w:val="00BA2791"/>
    <w:rsid w:val="00BA33D1"/>
    <w:rsid w:val="00BB2CAB"/>
    <w:rsid w:val="00BB73F2"/>
    <w:rsid w:val="00BC1080"/>
    <w:rsid w:val="00BC3800"/>
    <w:rsid w:val="00BC5102"/>
    <w:rsid w:val="00BC5E32"/>
    <w:rsid w:val="00BC7326"/>
    <w:rsid w:val="00BD1CC5"/>
    <w:rsid w:val="00BE0211"/>
    <w:rsid w:val="00BE02D5"/>
    <w:rsid w:val="00BF1D84"/>
    <w:rsid w:val="00BF3718"/>
    <w:rsid w:val="00BF42F3"/>
    <w:rsid w:val="00BF4B6A"/>
    <w:rsid w:val="00C001DA"/>
    <w:rsid w:val="00C04C31"/>
    <w:rsid w:val="00C1381D"/>
    <w:rsid w:val="00C16DF2"/>
    <w:rsid w:val="00C228E9"/>
    <w:rsid w:val="00C23CAD"/>
    <w:rsid w:val="00C23D19"/>
    <w:rsid w:val="00C31DA5"/>
    <w:rsid w:val="00C342BC"/>
    <w:rsid w:val="00C369A8"/>
    <w:rsid w:val="00C4254B"/>
    <w:rsid w:val="00C44F14"/>
    <w:rsid w:val="00C46A85"/>
    <w:rsid w:val="00C5060B"/>
    <w:rsid w:val="00C5361D"/>
    <w:rsid w:val="00C53BDC"/>
    <w:rsid w:val="00C56C47"/>
    <w:rsid w:val="00C675F2"/>
    <w:rsid w:val="00C73701"/>
    <w:rsid w:val="00C823BA"/>
    <w:rsid w:val="00C85E84"/>
    <w:rsid w:val="00C86559"/>
    <w:rsid w:val="00C9002F"/>
    <w:rsid w:val="00C926AF"/>
    <w:rsid w:val="00C92B0C"/>
    <w:rsid w:val="00CA1D04"/>
    <w:rsid w:val="00CA3748"/>
    <w:rsid w:val="00CB48FA"/>
    <w:rsid w:val="00CB560F"/>
    <w:rsid w:val="00CC3F50"/>
    <w:rsid w:val="00CD5596"/>
    <w:rsid w:val="00CD66F8"/>
    <w:rsid w:val="00CD72D9"/>
    <w:rsid w:val="00CF5960"/>
    <w:rsid w:val="00CF7763"/>
    <w:rsid w:val="00D009DC"/>
    <w:rsid w:val="00D01ACE"/>
    <w:rsid w:val="00D04C54"/>
    <w:rsid w:val="00D154D0"/>
    <w:rsid w:val="00D1625F"/>
    <w:rsid w:val="00D30EC1"/>
    <w:rsid w:val="00D36C99"/>
    <w:rsid w:val="00D40DE6"/>
    <w:rsid w:val="00D42E04"/>
    <w:rsid w:val="00D46077"/>
    <w:rsid w:val="00D4650F"/>
    <w:rsid w:val="00D50197"/>
    <w:rsid w:val="00D5081D"/>
    <w:rsid w:val="00D510B0"/>
    <w:rsid w:val="00D518A9"/>
    <w:rsid w:val="00D5370B"/>
    <w:rsid w:val="00D5409F"/>
    <w:rsid w:val="00D564EE"/>
    <w:rsid w:val="00D75454"/>
    <w:rsid w:val="00D8072A"/>
    <w:rsid w:val="00D853CB"/>
    <w:rsid w:val="00D86BAB"/>
    <w:rsid w:val="00D9420E"/>
    <w:rsid w:val="00D9794B"/>
    <w:rsid w:val="00DA3005"/>
    <w:rsid w:val="00DA5CFE"/>
    <w:rsid w:val="00DA5F9A"/>
    <w:rsid w:val="00DA65C5"/>
    <w:rsid w:val="00DB5136"/>
    <w:rsid w:val="00DB6FDD"/>
    <w:rsid w:val="00DB7B25"/>
    <w:rsid w:val="00DC05D1"/>
    <w:rsid w:val="00DC5A94"/>
    <w:rsid w:val="00DC7855"/>
    <w:rsid w:val="00DC7FF8"/>
    <w:rsid w:val="00DD1D44"/>
    <w:rsid w:val="00DD3FC7"/>
    <w:rsid w:val="00DF31EC"/>
    <w:rsid w:val="00E0251D"/>
    <w:rsid w:val="00E04C52"/>
    <w:rsid w:val="00E14106"/>
    <w:rsid w:val="00E1444E"/>
    <w:rsid w:val="00E17693"/>
    <w:rsid w:val="00E22897"/>
    <w:rsid w:val="00E22CAF"/>
    <w:rsid w:val="00E24B1E"/>
    <w:rsid w:val="00E2626C"/>
    <w:rsid w:val="00E2776C"/>
    <w:rsid w:val="00E43996"/>
    <w:rsid w:val="00E446B2"/>
    <w:rsid w:val="00E470F8"/>
    <w:rsid w:val="00E47C46"/>
    <w:rsid w:val="00E5272D"/>
    <w:rsid w:val="00E52F02"/>
    <w:rsid w:val="00E65182"/>
    <w:rsid w:val="00E65350"/>
    <w:rsid w:val="00E6774A"/>
    <w:rsid w:val="00E67FB3"/>
    <w:rsid w:val="00E71B0E"/>
    <w:rsid w:val="00E7529D"/>
    <w:rsid w:val="00E75455"/>
    <w:rsid w:val="00E773A7"/>
    <w:rsid w:val="00E833D8"/>
    <w:rsid w:val="00E8523A"/>
    <w:rsid w:val="00E9533F"/>
    <w:rsid w:val="00E9555E"/>
    <w:rsid w:val="00E9587B"/>
    <w:rsid w:val="00E96C65"/>
    <w:rsid w:val="00E96E94"/>
    <w:rsid w:val="00E978BA"/>
    <w:rsid w:val="00EA1C24"/>
    <w:rsid w:val="00EA74F5"/>
    <w:rsid w:val="00EB032A"/>
    <w:rsid w:val="00EB4899"/>
    <w:rsid w:val="00EB7188"/>
    <w:rsid w:val="00ED113E"/>
    <w:rsid w:val="00ED3D6D"/>
    <w:rsid w:val="00ED5174"/>
    <w:rsid w:val="00ED549D"/>
    <w:rsid w:val="00EF0FB7"/>
    <w:rsid w:val="00EF60B6"/>
    <w:rsid w:val="00EF62FB"/>
    <w:rsid w:val="00F0098C"/>
    <w:rsid w:val="00F05F8F"/>
    <w:rsid w:val="00F11A7E"/>
    <w:rsid w:val="00F141E0"/>
    <w:rsid w:val="00F23F7E"/>
    <w:rsid w:val="00F248B9"/>
    <w:rsid w:val="00F269E5"/>
    <w:rsid w:val="00F35897"/>
    <w:rsid w:val="00F36642"/>
    <w:rsid w:val="00F37FC4"/>
    <w:rsid w:val="00F40EA7"/>
    <w:rsid w:val="00F43940"/>
    <w:rsid w:val="00F45ED1"/>
    <w:rsid w:val="00F4776B"/>
    <w:rsid w:val="00F53778"/>
    <w:rsid w:val="00F63362"/>
    <w:rsid w:val="00F63A10"/>
    <w:rsid w:val="00F63C37"/>
    <w:rsid w:val="00F67780"/>
    <w:rsid w:val="00F71F43"/>
    <w:rsid w:val="00F73A60"/>
    <w:rsid w:val="00F7559E"/>
    <w:rsid w:val="00F83592"/>
    <w:rsid w:val="00F84279"/>
    <w:rsid w:val="00F873AA"/>
    <w:rsid w:val="00F91898"/>
    <w:rsid w:val="00F928F2"/>
    <w:rsid w:val="00F92E05"/>
    <w:rsid w:val="00F966AE"/>
    <w:rsid w:val="00F97367"/>
    <w:rsid w:val="00FA0D4D"/>
    <w:rsid w:val="00FA2996"/>
    <w:rsid w:val="00FA397F"/>
    <w:rsid w:val="00FA72D8"/>
    <w:rsid w:val="00FB497D"/>
    <w:rsid w:val="00FB5A17"/>
    <w:rsid w:val="00FD3FF3"/>
    <w:rsid w:val="00FE0DA7"/>
    <w:rsid w:val="00FE78E4"/>
    <w:rsid w:val="00FE7B09"/>
    <w:rsid w:val="00FF432F"/>
    <w:rsid w:val="00FF4351"/>
    <w:rsid w:val="00FF520F"/>
    <w:rsid w:val="00FF7156"/>
    <w:rsid w:val="00FF7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758CCF"/>
  <w15:docId w15:val="{CA13D7FC-37D3-46F5-AF2F-F9601E94B7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AR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A5F48"/>
    <w:pPr>
      <w:keepNext/>
      <w:keepLines/>
      <w:pBdr>
        <w:bottom w:val="single" w:sz="12" w:space="1" w:color="89DEFF" w:themeColor="accent2" w:themeTint="66"/>
      </w:pBdr>
      <w:spacing w:before="480" w:after="240"/>
      <w:outlineLvl w:val="0"/>
    </w:pPr>
    <w:rPr>
      <w:rFonts w:eastAsiaTheme="majorEastAsia" w:cstheme="majorBidi"/>
      <w:b/>
      <w:bCs/>
      <w:color w:val="7CCA62" w:themeColor="accent5"/>
      <w:sz w:val="36"/>
      <w:szCs w:val="28"/>
      <w:lang w:eastAsia="es-AR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4E6829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38BAB7"/>
      <w:sz w:val="28"/>
      <w:szCs w:val="26"/>
      <w:lang w:eastAsia="es-AR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6A5F48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0075A2" w:themeColor="accent2" w:themeShade="BF"/>
      <w:sz w:val="24"/>
      <w:lang w:eastAsia="es-AR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A5F4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9DD9" w:themeColor="accent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B64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B6475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6B64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B6475"/>
  </w:style>
  <w:style w:type="paragraph" w:styleId="Piedepgina">
    <w:name w:val="footer"/>
    <w:basedOn w:val="Normal"/>
    <w:link w:val="PiedepginaCar"/>
    <w:uiPriority w:val="99"/>
    <w:unhideWhenUsed/>
    <w:rsid w:val="006B647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B6475"/>
  </w:style>
  <w:style w:type="table" w:styleId="Tablaconcuadrcula">
    <w:name w:val="Table Grid"/>
    <w:basedOn w:val="Tablanormal"/>
    <w:uiPriority w:val="59"/>
    <w:rsid w:val="006B6475"/>
    <w:pPr>
      <w:spacing w:after="0" w:line="240" w:lineRule="auto"/>
    </w:pPr>
    <w:rPr>
      <w:lang w:eastAsia="es-A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6A5F48"/>
    <w:rPr>
      <w:rFonts w:eastAsiaTheme="majorEastAsia" w:cstheme="majorBidi"/>
      <w:b/>
      <w:bCs/>
      <w:color w:val="7CCA62" w:themeColor="accent5"/>
      <w:sz w:val="36"/>
      <w:szCs w:val="28"/>
      <w:lang w:eastAsia="es-AR"/>
    </w:rPr>
  </w:style>
  <w:style w:type="character" w:customStyle="1" w:styleId="Ttulo2Car">
    <w:name w:val="Título 2 Car"/>
    <w:basedOn w:val="Fuentedeprrafopredeter"/>
    <w:link w:val="Ttulo2"/>
    <w:uiPriority w:val="9"/>
    <w:rsid w:val="004E6829"/>
    <w:rPr>
      <w:rFonts w:eastAsiaTheme="majorEastAsia" w:cstheme="majorBidi"/>
      <w:b/>
      <w:bCs/>
      <w:color w:val="38BAB7"/>
      <w:sz w:val="28"/>
      <w:szCs w:val="26"/>
      <w:lang w:eastAsia="es-AR"/>
    </w:rPr>
  </w:style>
  <w:style w:type="character" w:customStyle="1" w:styleId="Ttulo3Car">
    <w:name w:val="Título 3 Car"/>
    <w:basedOn w:val="Fuentedeprrafopredeter"/>
    <w:link w:val="Ttulo3"/>
    <w:uiPriority w:val="9"/>
    <w:rsid w:val="006A5F48"/>
    <w:rPr>
      <w:rFonts w:eastAsiaTheme="majorEastAsia" w:cstheme="majorBidi"/>
      <w:b/>
      <w:bCs/>
      <w:color w:val="0075A2" w:themeColor="accent2" w:themeShade="BF"/>
      <w:sz w:val="24"/>
      <w:lang w:eastAsia="es-AR"/>
    </w:rPr>
  </w:style>
  <w:style w:type="paragraph" w:styleId="TtulodeTDC">
    <w:name w:val="TOC Heading"/>
    <w:basedOn w:val="Ttulo1"/>
    <w:next w:val="Normal"/>
    <w:uiPriority w:val="39"/>
    <w:unhideWhenUsed/>
    <w:qFormat/>
    <w:rsid w:val="006B6475"/>
    <w:p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6B6475"/>
    <w:pPr>
      <w:spacing w:after="100"/>
    </w:pPr>
    <w:rPr>
      <w:lang w:eastAsia="es-AR"/>
    </w:rPr>
  </w:style>
  <w:style w:type="paragraph" w:styleId="TDC2">
    <w:name w:val="toc 2"/>
    <w:basedOn w:val="Normal"/>
    <w:next w:val="Normal"/>
    <w:autoRedefine/>
    <w:uiPriority w:val="39"/>
    <w:unhideWhenUsed/>
    <w:rsid w:val="006B6475"/>
    <w:pPr>
      <w:spacing w:after="100"/>
      <w:ind w:left="220"/>
    </w:pPr>
    <w:rPr>
      <w:lang w:eastAsia="es-AR"/>
    </w:rPr>
  </w:style>
  <w:style w:type="paragraph" w:styleId="TDC3">
    <w:name w:val="toc 3"/>
    <w:basedOn w:val="Normal"/>
    <w:next w:val="Normal"/>
    <w:autoRedefine/>
    <w:uiPriority w:val="39"/>
    <w:unhideWhenUsed/>
    <w:rsid w:val="006B6475"/>
    <w:pPr>
      <w:spacing w:after="100"/>
      <w:ind w:left="440"/>
    </w:pPr>
    <w:rPr>
      <w:lang w:eastAsia="es-AR"/>
    </w:rPr>
  </w:style>
  <w:style w:type="character" w:styleId="Hipervnculo">
    <w:name w:val="Hyperlink"/>
    <w:basedOn w:val="Fuentedeprrafopredeter"/>
    <w:uiPriority w:val="99"/>
    <w:unhideWhenUsed/>
    <w:rsid w:val="006B6475"/>
    <w:rPr>
      <w:color w:val="F49100" w:themeColor="hyperlink"/>
      <w:u w:val="single"/>
    </w:rPr>
  </w:style>
  <w:style w:type="character" w:styleId="Textodelmarcadordeposicin">
    <w:name w:val="Placeholder Text"/>
    <w:basedOn w:val="Fuentedeprrafopredeter"/>
    <w:uiPriority w:val="99"/>
    <w:semiHidden/>
    <w:rsid w:val="00613AEA"/>
    <w:rPr>
      <w:color w:val="808080"/>
    </w:rPr>
  </w:style>
  <w:style w:type="paragraph" w:styleId="Puesto">
    <w:name w:val="Title"/>
    <w:basedOn w:val="Normal"/>
    <w:next w:val="Normal"/>
    <w:link w:val="PuestoCar"/>
    <w:uiPriority w:val="10"/>
    <w:qFormat/>
    <w:rsid w:val="006A5F48"/>
    <w:pPr>
      <w:spacing w:after="300" w:line="240" w:lineRule="auto"/>
      <w:contextualSpacing/>
    </w:pPr>
    <w:rPr>
      <w:rFonts w:eastAsiaTheme="majorEastAsia" w:cstheme="majorBidi"/>
      <w:color w:val="0075A2" w:themeColor="accent2" w:themeShade="BF"/>
      <w:spacing w:val="5"/>
      <w:kern w:val="28"/>
      <w:sz w:val="144"/>
      <w:szCs w:val="52"/>
    </w:rPr>
  </w:style>
  <w:style w:type="character" w:customStyle="1" w:styleId="PuestoCar">
    <w:name w:val="Puesto Car"/>
    <w:basedOn w:val="Fuentedeprrafopredeter"/>
    <w:link w:val="Puesto"/>
    <w:uiPriority w:val="10"/>
    <w:rsid w:val="006A5F48"/>
    <w:rPr>
      <w:rFonts w:eastAsiaTheme="majorEastAsia" w:cstheme="majorBidi"/>
      <w:color w:val="0075A2" w:themeColor="accent2" w:themeShade="BF"/>
      <w:spacing w:val="5"/>
      <w:kern w:val="28"/>
      <w:sz w:val="144"/>
      <w:szCs w:val="52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A5F48"/>
    <w:rPr>
      <w:rFonts w:asciiTheme="majorHAnsi" w:eastAsiaTheme="majorEastAsia" w:hAnsiTheme="majorHAnsi" w:cstheme="majorBidi"/>
      <w:b/>
      <w:bCs/>
      <w:i/>
      <w:iCs/>
      <w:color w:val="009DD9" w:themeColor="accent2"/>
    </w:rPr>
  </w:style>
  <w:style w:type="paragraph" w:styleId="Subttulo">
    <w:name w:val="Subtitle"/>
    <w:basedOn w:val="Normal"/>
    <w:next w:val="Normal"/>
    <w:link w:val="SubttuloCar"/>
    <w:uiPriority w:val="11"/>
    <w:qFormat/>
    <w:rsid w:val="006A5F48"/>
    <w:pPr>
      <w:numPr>
        <w:ilvl w:val="1"/>
      </w:numPr>
    </w:pPr>
    <w:rPr>
      <w:rFonts w:asciiTheme="majorHAnsi" w:eastAsiaTheme="majorEastAsia" w:hAnsiTheme="majorHAnsi" w:cstheme="majorBidi"/>
      <w:i/>
      <w:iCs/>
      <w:color w:val="009DD9" w:themeColor="accent2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6A5F48"/>
    <w:rPr>
      <w:rFonts w:asciiTheme="majorHAnsi" w:eastAsiaTheme="majorEastAsia" w:hAnsiTheme="majorHAnsi" w:cstheme="majorBidi"/>
      <w:i/>
      <w:iCs/>
      <w:color w:val="009DD9" w:themeColor="accent2"/>
      <w:spacing w:val="15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6A5F48"/>
    <w:rPr>
      <w:b/>
      <w:bCs/>
      <w:i/>
      <w:iCs/>
      <w:color w:val="0BD0D9" w:themeColor="accent3"/>
    </w:rPr>
  </w:style>
  <w:style w:type="paragraph" w:styleId="Prrafodelista">
    <w:name w:val="List Paragraph"/>
    <w:basedOn w:val="Normal"/>
    <w:uiPriority w:val="34"/>
    <w:qFormat/>
    <w:rsid w:val="00896D29"/>
    <w:pPr>
      <w:ind w:left="720"/>
      <w:contextualSpacing/>
    </w:pPr>
  </w:style>
  <w:style w:type="paragraph" w:styleId="Descripcin">
    <w:name w:val="caption"/>
    <w:basedOn w:val="Normal"/>
    <w:next w:val="Normal"/>
    <w:uiPriority w:val="35"/>
    <w:unhideWhenUsed/>
    <w:qFormat/>
    <w:rsid w:val="009E165F"/>
    <w:pPr>
      <w:spacing w:line="240" w:lineRule="auto"/>
    </w:pPr>
    <w:rPr>
      <w:i/>
      <w:iCs/>
      <w:color w:val="17406D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3E3EC0"/>
    <w:pPr>
      <w:spacing w:after="0"/>
    </w:pPr>
  </w:style>
  <w:style w:type="paragraph" w:styleId="NormalWeb">
    <w:name w:val="Normal (Web)"/>
    <w:basedOn w:val="Normal"/>
    <w:uiPriority w:val="99"/>
    <w:semiHidden/>
    <w:unhideWhenUsed/>
    <w:rsid w:val="00114A3D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s-CO" w:eastAsia="es-CO"/>
    </w:rPr>
  </w:style>
  <w:style w:type="paragraph" w:customStyle="1" w:styleId="Default">
    <w:name w:val="Default"/>
    <w:rsid w:val="001B5C80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  <w:lang w:val="es-CO"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11410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1410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1410A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1410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1410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073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8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8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83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9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01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461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21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164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66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680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3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94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80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16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90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05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9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86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77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6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52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94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1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2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53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48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9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4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40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microsoft.com/office/2016/09/relationships/commentsIds" Target="commentsIds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Leo%20Stuff\Valor%20Creativo\0.%20Plantillas%20Word%20-%20Valor%20Creativo\Plantilla_Word_43_-_Valor_Creativo\2007,%202010%20y%202013\Plantilla%2041%20-%202007,%202010%20y%202013%20-%20Valor%20Creativo.dotx" TargetMode="External"/></Relationships>
</file>

<file path=word/theme/theme1.xml><?xml version="1.0" encoding="utf-8"?>
<a:theme xmlns:a="http://schemas.openxmlformats.org/drawingml/2006/main" name="Tema de Office">
  <a:themeElements>
    <a:clrScheme name="Blue">
      <a:dk1>
        <a:sysClr val="windowText" lastClr="000000"/>
      </a:dk1>
      <a:lt1>
        <a:sysClr val="window" lastClr="FFFFFF"/>
      </a:lt1>
      <a:dk2>
        <a:srgbClr val="17406D"/>
      </a:dk2>
      <a:lt2>
        <a:srgbClr val="DBEFF9"/>
      </a:lt2>
      <a:accent1>
        <a:srgbClr val="0F6FC6"/>
      </a:accent1>
      <a:accent2>
        <a:srgbClr val="009DD9"/>
      </a:accent2>
      <a:accent3>
        <a:srgbClr val="0BD0D9"/>
      </a:accent3>
      <a:accent4>
        <a:srgbClr val="10CF9B"/>
      </a:accent4>
      <a:accent5>
        <a:srgbClr val="7CCA62"/>
      </a:accent5>
      <a:accent6>
        <a:srgbClr val="A5C249"/>
      </a:accent6>
      <a:hlink>
        <a:srgbClr val="F49100"/>
      </a:hlink>
      <a:folHlink>
        <a:srgbClr val="85DFD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2018-04-25T00:00:00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7BF4C28-7A30-495C-BCB4-58A6BCB8C2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41 - 2007, 2010 y 2013 - Valor Creativo</Template>
  <TotalTime>8899</TotalTime>
  <Pages>28</Pages>
  <Words>2547</Words>
  <Characters>14011</Characters>
  <Application>Microsoft Office Word</Application>
  <DocSecurity>0</DocSecurity>
  <Lines>116</Lines>
  <Paragraphs>33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MANUAL DE USUARIO APP EVENTOS</vt:lpstr>
      <vt:lpstr>Tenaris </vt:lpstr>
    </vt:vector>
  </TitlesOfParts>
  <Company/>
  <LinksUpToDate>false</LinksUpToDate>
  <CharactersWithSpaces>16525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 DE USUARIO APP EVENTOS</dc:title>
  <dc:subject>ValorCreativo.blogspot.com</dc:subject>
  <dc:creator>Alpes Solutions S.A.S</dc:creator>
  <cp:lastModifiedBy>Personal</cp:lastModifiedBy>
  <cp:revision>157</cp:revision>
  <cp:lastPrinted>2021-12-30T15:29:00Z</cp:lastPrinted>
  <dcterms:created xsi:type="dcterms:W3CDTF">2019-09-10T22:10:00Z</dcterms:created>
  <dcterms:modified xsi:type="dcterms:W3CDTF">2021-12-30T15:29:00Z</dcterms:modified>
</cp:coreProperties>
</file>